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ink/ink17.xml" ContentType="application/inkml+xml"/>
  <Override PartName="/word/ink/ink18.xml" ContentType="application/inkml+xml"/>
  <Override PartName="/word/ink/ink19.xml" ContentType="application/inkml+xml"/>
  <Override PartName="/word/ink/ink20.xml" ContentType="application/inkml+xml"/>
  <Override PartName="/word/ink/ink21.xml" ContentType="application/inkml+xml"/>
  <Override PartName="/word/ink/ink22.xml" ContentType="application/inkml+xml"/>
  <Override PartName="/word/ink/ink23.xml" ContentType="application/inkml+xml"/>
  <Override PartName="/word/ink/ink24.xml" ContentType="application/inkml+xml"/>
  <Override PartName="/word/ink/ink25.xml" ContentType="application/inkml+xml"/>
  <Override PartName="/word/ink/ink26.xml" ContentType="application/inkml+xml"/>
  <Override PartName="/word/ink/ink27.xml" ContentType="application/inkml+xml"/>
  <Override PartName="/word/ink/ink28.xml" ContentType="application/inkml+xml"/>
  <Override PartName="/word/ink/ink29.xml" ContentType="application/inkml+xml"/>
  <Override PartName="/word/ink/ink30.xml" ContentType="application/inkml+xml"/>
  <Override PartName="/word/ink/ink31.xml" ContentType="application/inkml+xml"/>
  <Override PartName="/word/ink/ink32.xml" ContentType="application/inkml+xml"/>
  <Override PartName="/word/ink/ink33.xml" ContentType="application/inkml+xml"/>
  <Override PartName="/word/ink/ink34.xml" ContentType="application/inkml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8B78AC" w:rsidRDefault="00D901A6">
      <w:pPr>
        <w:pStyle w:val="Title"/>
        <w:rPr>
          <w:rFonts w:ascii="Century Gothic" w:hAnsi="Century Gothic"/>
          <w:sz w:val="40"/>
        </w:rPr>
      </w:pPr>
      <w:r>
        <w:rPr>
          <w:noProof/>
          <w:sz w:val="20"/>
          <w:lang w:eastAsia="en-GB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12952FF9" wp14:editId="005E185C">
                <wp:simplePos x="0" y="0"/>
                <wp:positionH relativeFrom="column">
                  <wp:posOffset>1376045</wp:posOffset>
                </wp:positionH>
                <wp:positionV relativeFrom="paragraph">
                  <wp:posOffset>-507140</wp:posOffset>
                </wp:positionV>
                <wp:extent cx="6297295" cy="8512175"/>
                <wp:effectExtent l="0" t="2540" r="5715" b="5715"/>
                <wp:wrapNone/>
                <wp:docPr id="1" name="Group 1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5400000">
                          <a:off x="0" y="0"/>
                          <a:ext cx="6297295" cy="8512175"/>
                          <a:chOff x="851" y="1419"/>
                          <a:chExt cx="9917" cy="13405"/>
                        </a:xfrm>
                      </wpg:grpSpPr>
                      <wpg:grpSp>
                        <wpg:cNvPr id="2" name="Group 845"/>
                        <wpg:cNvGrpSpPr>
                          <a:grpSpLocks/>
                        </wpg:cNvGrpSpPr>
                        <wpg:grpSpPr bwMode="auto">
                          <a:xfrm>
                            <a:off x="851" y="1419"/>
                            <a:ext cx="9917" cy="4317"/>
                            <a:chOff x="851" y="1419"/>
                            <a:chExt cx="9917" cy="4317"/>
                          </a:xfrm>
                        </wpg:grpSpPr>
                        <wpg:grpSp>
                          <wpg:cNvPr id="3" name="Group 756"/>
                          <wpg:cNvGrpSpPr>
                            <a:grpSpLocks/>
                          </wpg:cNvGrpSpPr>
                          <wpg:grpSpPr bwMode="auto">
                            <a:xfrm>
                              <a:off x="851" y="1419"/>
                              <a:ext cx="9917" cy="2045"/>
                              <a:chOff x="851" y="1419"/>
                              <a:chExt cx="9917" cy="2045"/>
                            </a:xfrm>
                          </wpg:grpSpPr>
                          <wpg:grpSp>
                            <wpg:cNvPr id="4" name="Group 687"/>
                            <wpg:cNvGrpSpPr>
                              <a:grpSpLocks/>
                            </wpg:cNvGrpSpPr>
                            <wpg:grpSpPr bwMode="auto">
                              <a:xfrm>
                                <a:off x="851" y="1419"/>
                                <a:ext cx="3508" cy="2045"/>
                                <a:chOff x="851" y="1419"/>
                                <a:chExt cx="3508" cy="2045"/>
                              </a:xfrm>
                            </wpg:grpSpPr>
                            <wps:wsp>
                              <wps:cNvPr id="5" name="Oval 6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Oval 6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Oval 6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Oval 6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Oval 6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Oval 6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Oval 6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Oval 6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Oval 6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Oval 6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Oval 6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Oval 6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Oval 6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Oval 6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Oval 6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Oval 6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Oval 6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Oval 6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Oval 6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Oval 6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Oval 6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Oval 6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Oval 6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Oval 6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Oval 6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Oval 6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Oval 6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Oval 6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Oval 6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Oval 6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Oval 6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Oval 6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7" name="Group 688"/>
                            <wpg:cNvGrpSpPr>
                              <a:grpSpLocks/>
                            </wpg:cNvGrpSpPr>
                            <wpg:grpSpPr bwMode="auto">
                              <a:xfrm>
                                <a:off x="4795" y="1419"/>
                                <a:ext cx="3508" cy="2045"/>
                                <a:chOff x="851" y="1419"/>
                                <a:chExt cx="3508" cy="2045"/>
                              </a:xfrm>
                            </wpg:grpSpPr>
                            <wps:wsp>
                              <wps:cNvPr id="38" name="Oval 6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Oval 6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Oval 6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Oval 6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Oval 6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Oval 6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Oval 6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Oval 6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Oval 6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Oval 6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Oval 6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Oval 7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Oval 7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Oval 7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Oval 7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Oval 7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Oval 7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Oval 7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Oval 7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Oval 7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Oval 7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Oval 7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Oval 7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Oval 7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Oval 7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Oval 7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Oval 7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Oval 7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Oval 7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Oval 7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Oval 7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Oval 7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70" name="Group 755"/>
                            <wpg:cNvGrpSpPr>
                              <a:grpSpLocks/>
                            </wpg:cNvGrpSpPr>
                            <wpg:grpSpPr bwMode="auto">
                              <a:xfrm>
                                <a:off x="8739" y="1419"/>
                                <a:ext cx="2029" cy="2045"/>
                                <a:chOff x="8739" y="1419"/>
                                <a:chExt cx="2029" cy="2045"/>
                              </a:xfrm>
                            </wpg:grpSpPr>
                            <wps:wsp>
                              <wps:cNvPr id="71" name="Oval 7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9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Oval 7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32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Oval 7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9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Oval 7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25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Oval 7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25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Oval 7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18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Oval 7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9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Oval 7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32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Oval 7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9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Oval 7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25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Oval 7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25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Oval 7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18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Oval 7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11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Oval 7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11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Oval 7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11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Oval 7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11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Oval 7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32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Oval 7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18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Oval 7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32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Oval 7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18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91" name="Group 757"/>
                          <wpg:cNvGrpSpPr>
                            <a:grpSpLocks/>
                          </wpg:cNvGrpSpPr>
                          <wpg:grpSpPr bwMode="auto">
                            <a:xfrm>
                              <a:off x="851" y="3691"/>
                              <a:ext cx="9917" cy="2045"/>
                              <a:chOff x="851" y="1419"/>
                              <a:chExt cx="9917" cy="2045"/>
                            </a:xfrm>
                          </wpg:grpSpPr>
                          <wpg:grpSp>
                            <wpg:cNvPr id="92" name="Group 758"/>
                            <wpg:cNvGrpSpPr>
                              <a:grpSpLocks/>
                            </wpg:cNvGrpSpPr>
                            <wpg:grpSpPr bwMode="auto">
                              <a:xfrm>
                                <a:off x="851" y="1419"/>
                                <a:ext cx="3508" cy="2045"/>
                                <a:chOff x="851" y="1419"/>
                                <a:chExt cx="3508" cy="2045"/>
                              </a:xfrm>
                            </wpg:grpSpPr>
                            <wps:wsp>
                              <wps:cNvPr id="93" name="Oval 7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Oval 7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Oval 7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Oval 7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" name="Oval 7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" name="Oval 7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Oval 7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" name="Oval 7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Oval 7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Oval 7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Oval 7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Oval 7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Oval 7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Oval 7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Oval 7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Oval 7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Oval 7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Oval 7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Oval 7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Oval 7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Oval 7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Oval 7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" name="Oval 7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Oval 7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Oval 7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" name="Oval 7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" name="Oval 7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Oval 7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1" name="Oval 7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2" name="Oval 7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Oval 7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4" name="Oval 7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25" name="Group 791"/>
                            <wpg:cNvGrpSpPr>
                              <a:grpSpLocks/>
                            </wpg:cNvGrpSpPr>
                            <wpg:grpSpPr bwMode="auto">
                              <a:xfrm>
                                <a:off x="4795" y="1419"/>
                                <a:ext cx="3508" cy="2045"/>
                                <a:chOff x="851" y="1419"/>
                                <a:chExt cx="3508" cy="2045"/>
                              </a:xfrm>
                            </wpg:grpSpPr>
                            <wps:wsp>
                              <wps:cNvPr id="126" name="Oval 7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7" name="Oval 7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8" name="Oval 7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Oval 7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" name="Oval 7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1" name="Oval 7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Oval 7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3" name="Oval 7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4" name="Oval 8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Oval 8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6" name="Oval 8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7" name="Oval 8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Oval 8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9" name="Oval 8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0" name="Oval 8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Oval 8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2" name="Oval 8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3" name="Oval 8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Oval 8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5" name="Oval 8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6" name="Oval 8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" name="Oval 8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8" name="Oval 8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9" name="Oval 8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" name="Oval 8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1" name="Oval 8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2" name="Oval 8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3" name="Oval 8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4" name="Oval 8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5" name="Oval 8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6" name="Oval 8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7" name="Oval 8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58" name="Group 824"/>
                            <wpg:cNvGrpSpPr>
                              <a:grpSpLocks/>
                            </wpg:cNvGrpSpPr>
                            <wpg:grpSpPr bwMode="auto">
                              <a:xfrm>
                                <a:off x="8739" y="1419"/>
                                <a:ext cx="2029" cy="2045"/>
                                <a:chOff x="8739" y="1419"/>
                                <a:chExt cx="2029" cy="2045"/>
                              </a:xfrm>
                            </wpg:grpSpPr>
                            <wps:wsp>
                              <wps:cNvPr id="159" name="Oval 8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9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0" name="Oval 8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32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1" name="Oval 8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9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2" name="Oval 8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25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3" name="Oval 8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25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4" name="Oval 8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18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5" name="Oval 8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9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6" name="Oval 8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32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7" name="Oval 8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9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8" name="Oval 8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25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9" name="Oval 8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25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0" name="Oval 8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18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1" name="Oval 8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11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2" name="Oval 8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11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3" name="Oval 8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11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4" name="Oval 8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11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5" name="Oval 8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32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" name="Oval 8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18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" name="Oval 8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32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8" name="Oval 8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18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179" name="Group 846"/>
                        <wpg:cNvGrpSpPr>
                          <a:grpSpLocks/>
                        </wpg:cNvGrpSpPr>
                        <wpg:grpSpPr bwMode="auto">
                          <a:xfrm>
                            <a:off x="851" y="5963"/>
                            <a:ext cx="9917" cy="4317"/>
                            <a:chOff x="851" y="1419"/>
                            <a:chExt cx="9917" cy="4317"/>
                          </a:xfrm>
                        </wpg:grpSpPr>
                        <wpg:grpSp>
                          <wpg:cNvPr id="180" name="Group 847"/>
                          <wpg:cNvGrpSpPr>
                            <a:grpSpLocks/>
                          </wpg:cNvGrpSpPr>
                          <wpg:grpSpPr bwMode="auto">
                            <a:xfrm>
                              <a:off x="851" y="1419"/>
                              <a:ext cx="9917" cy="2045"/>
                              <a:chOff x="851" y="1419"/>
                              <a:chExt cx="9917" cy="2045"/>
                            </a:xfrm>
                          </wpg:grpSpPr>
                          <wpg:grpSp>
                            <wpg:cNvPr id="181" name="Group 8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851" y="1419"/>
                                <a:ext cx="3508" cy="2045"/>
                                <a:chOff x="851" y="1419"/>
                                <a:chExt cx="3508" cy="2045"/>
                              </a:xfrm>
                            </wpg:grpSpPr>
                            <wps:wsp>
                              <wps:cNvPr id="182" name="Oval 8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3" name="Oval 8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4" name="Oval 8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5" name="Oval 8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6" name="Oval 8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7" name="Oval 8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8" name="Oval 8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9" name="Oval 8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0" name="Oval 8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1" name="Oval 8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2" name="Oval 8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" name="Oval 8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4" name="Oval 8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5" name="Oval 8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6" name="Oval 8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7" name="Oval 8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8" name="Oval 8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9" name="Oval 8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0" name="Oval 8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1" name="Oval 8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2" name="Oval 8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3" name="Oval 8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4" name="Oval 8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" name="Oval 8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" name="Oval 8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" name="Oval 8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" name="Oval 8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" name="Oval 8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" name="Oval 8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" name="Oval 8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" name="Oval 8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" name="Oval 8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14" name="Group 881"/>
                            <wpg:cNvGrpSpPr>
                              <a:grpSpLocks/>
                            </wpg:cNvGrpSpPr>
                            <wpg:grpSpPr bwMode="auto">
                              <a:xfrm>
                                <a:off x="4795" y="1419"/>
                                <a:ext cx="3508" cy="2045"/>
                                <a:chOff x="851" y="1419"/>
                                <a:chExt cx="3508" cy="2045"/>
                              </a:xfrm>
                            </wpg:grpSpPr>
                            <wps:wsp>
                              <wps:cNvPr id="215" name="Oval 8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" name="Oval 8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7" name="Oval 8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8" name="Oval 8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9" name="Oval 8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0" name="Oval 8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1" name="Oval 8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2" name="Oval 8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3" name="Oval 8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4" name="Oval 8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5" name="Oval 8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6" name="Oval 8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7" name="Oval 8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8" name="Oval 8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9" name="Oval 8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0" name="Oval 8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1" name="Oval 8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2" name="Oval 8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3" name="Oval 9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4" name="Oval 9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5" name="Oval 9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6" name="Oval 9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7" name="Oval 9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8" name="Oval 9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9" name="Oval 9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0" name="Oval 9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1" name="Oval 9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2" name="Oval 9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3" name="Oval 9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4" name="Oval 9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5" name="Oval 9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6" name="Oval 9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47" name="Group 914"/>
                            <wpg:cNvGrpSpPr>
                              <a:grpSpLocks/>
                            </wpg:cNvGrpSpPr>
                            <wpg:grpSpPr bwMode="auto">
                              <a:xfrm>
                                <a:off x="8739" y="1419"/>
                                <a:ext cx="2029" cy="2045"/>
                                <a:chOff x="8739" y="1419"/>
                                <a:chExt cx="2029" cy="2045"/>
                              </a:xfrm>
                            </wpg:grpSpPr>
                            <wps:wsp>
                              <wps:cNvPr id="248" name="Oval 9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9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9" name="Oval 9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32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0" name="Oval 9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9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1" name="Oval 9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25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2" name="Oval 9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25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3" name="Oval 9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18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4" name="Oval 9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9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5" name="Oval 9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32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6" name="Oval 9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9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7" name="Oval 9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25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8" name="Oval 9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25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9" name="Oval 9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18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0" name="Oval 9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11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1" name="Oval 9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11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" name="Oval 9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11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" name="Oval 9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11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" name="Oval 9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32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" name="Oval 9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18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" name="Oval 9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32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" name="Oval 9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18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268" name="Group 935"/>
                          <wpg:cNvGrpSpPr>
                            <a:grpSpLocks/>
                          </wpg:cNvGrpSpPr>
                          <wpg:grpSpPr bwMode="auto">
                            <a:xfrm>
                              <a:off x="851" y="3691"/>
                              <a:ext cx="9917" cy="2045"/>
                              <a:chOff x="851" y="1419"/>
                              <a:chExt cx="9917" cy="2045"/>
                            </a:xfrm>
                          </wpg:grpSpPr>
                          <wpg:grpSp>
                            <wpg:cNvPr id="269" name="Group 936"/>
                            <wpg:cNvGrpSpPr>
                              <a:grpSpLocks/>
                            </wpg:cNvGrpSpPr>
                            <wpg:grpSpPr bwMode="auto">
                              <a:xfrm>
                                <a:off x="851" y="1419"/>
                                <a:ext cx="3508" cy="2045"/>
                                <a:chOff x="851" y="1419"/>
                                <a:chExt cx="3508" cy="2045"/>
                              </a:xfrm>
                            </wpg:grpSpPr>
                            <wps:wsp>
                              <wps:cNvPr id="270" name="Oval 9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1" name="Oval 9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2" name="Oval 9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3" name="Oval 9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4" name="Oval 9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" name="Oval 9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" name="Oval 9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" name="Oval 9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" name="Oval 9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" name="Oval 9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" name="Oval 9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1" name="Oval 9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" name="Oval 9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3" name="Oval 9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" name="Oval 9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5" name="Oval 9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6" name="Oval 9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7" name="Oval 9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8" name="Oval 9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9" name="Oval 9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0" name="Oval 9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1" name="Oval 9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2" name="Oval 9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3" name="Oval 9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4" name="Oval 9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5" name="Oval 9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6" name="Oval 9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7" name="Oval 9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8" name="Oval 9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9" name="Oval 9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0" name="Oval 9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" name="Oval 9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02" name="Group 969"/>
                            <wpg:cNvGrpSpPr>
                              <a:grpSpLocks/>
                            </wpg:cNvGrpSpPr>
                            <wpg:grpSpPr bwMode="auto">
                              <a:xfrm>
                                <a:off x="4795" y="1419"/>
                                <a:ext cx="3508" cy="2045"/>
                                <a:chOff x="851" y="1419"/>
                                <a:chExt cx="3508" cy="2045"/>
                              </a:xfrm>
                            </wpg:grpSpPr>
                            <wps:wsp>
                              <wps:cNvPr id="303" name="Oval 9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" name="Oval 9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" name="Oval 9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" name="Oval 9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" name="Oval 9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" name="Oval 9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" name="Oval 9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" name="Oval 9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" name="Oval 9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" name="Oval 9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" name="Oval 9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7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4" name="Oval 9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5" name="Oval 9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6" name="Oval 9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" name="Oval 9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8" name="Oval 9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" name="Oval 9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0" name="Oval 9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1" name="Oval 9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2" name="Oval 9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3" name="Oval 9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3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4" name="Oval 9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5" name="Oval 9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09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6" name="Oval 9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7" name="Oval 9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8" name="Oval 9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9" name="Oval 9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4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0" name="Oval 9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1" name="Oval 9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0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2" name="Oval 9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3" name="Oval 10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4" name="Oval 10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2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35" name="Group 1002"/>
                            <wpg:cNvGrpSpPr>
                              <a:grpSpLocks/>
                            </wpg:cNvGrpSpPr>
                            <wpg:grpSpPr bwMode="auto">
                              <a:xfrm>
                                <a:off x="8739" y="1419"/>
                                <a:ext cx="2029" cy="2045"/>
                                <a:chOff x="8739" y="1419"/>
                                <a:chExt cx="2029" cy="2045"/>
                              </a:xfrm>
                            </wpg:grpSpPr>
                            <wps:wsp>
                              <wps:cNvPr id="336" name="Oval 10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9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7" name="Oval 10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32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8" name="Oval 10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9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9" name="Oval 10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25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0" name="Oval 10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25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1" name="Oval 10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18" y="170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2" name="Oval 10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9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3" name="Oval 10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32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4" name="Oval 10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9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5" name="Oval 10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25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6" name="Oval 10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25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7" name="Oval 10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18" y="283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8" name="Oval 10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11" y="255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9" name="Oval 10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11" y="31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0" name="Oval 10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11" y="1419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1" name="Oval 10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11" y="198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2" name="Oval 10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32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3" name="Oval 10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18" y="2271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4" name="Oval 10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32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5" name="Oval 10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18" y="340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356" name="Group 1024"/>
                        <wpg:cNvGrpSpPr>
                          <a:grpSpLocks/>
                        </wpg:cNvGrpSpPr>
                        <wpg:grpSpPr bwMode="auto">
                          <a:xfrm>
                            <a:off x="851" y="10507"/>
                            <a:ext cx="9917" cy="2045"/>
                            <a:chOff x="851" y="1419"/>
                            <a:chExt cx="9917" cy="2045"/>
                          </a:xfrm>
                        </wpg:grpSpPr>
                        <wpg:grpSp>
                          <wpg:cNvPr id="357" name="Group 1025"/>
                          <wpg:cNvGrpSpPr>
                            <a:grpSpLocks/>
                          </wpg:cNvGrpSpPr>
                          <wpg:grpSpPr bwMode="auto">
                            <a:xfrm>
                              <a:off x="851" y="1419"/>
                              <a:ext cx="3508" cy="2045"/>
                              <a:chOff x="851" y="1419"/>
                              <a:chExt cx="3508" cy="2045"/>
                            </a:xfrm>
                          </wpg:grpSpPr>
                          <wps:wsp>
                            <wps:cNvPr id="358" name="Oval 10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1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9" name="Oval 10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44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0" name="Oval 10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1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1" name="Oval 10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37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2" name="Oval 10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37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3" name="Oval 10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0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4" name="Oval 10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1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5" name="Oval 10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44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6" name="Oval 10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1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7" name="Oval 10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37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8" name="Oval 10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37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9" name="Oval 10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0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0" name="Oval 10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23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1" name="Oval 10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16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2" name="Oval 10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23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3" name="Oval 10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9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4" name="Oval 10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9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5" name="Oval 10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02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6" name="Oval 10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23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7" name="Oval 10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16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8" name="Oval 10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23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9" name="Oval 10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9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0" name="Oval 10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9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1" name="Oval 10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02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2" name="Oval 10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44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3" name="Oval 10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0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4" name="Oval 10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44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5" name="Oval 10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16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6" name="Oval 10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0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7" name="Oval 10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02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8" name="Oval 10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16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9" name="Oval 10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02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90" name="Group 1058"/>
                          <wpg:cNvGrpSpPr>
                            <a:grpSpLocks/>
                          </wpg:cNvGrpSpPr>
                          <wpg:grpSpPr bwMode="auto">
                            <a:xfrm>
                              <a:off x="4795" y="1419"/>
                              <a:ext cx="3508" cy="2045"/>
                              <a:chOff x="851" y="1419"/>
                              <a:chExt cx="3508" cy="2045"/>
                            </a:xfrm>
                          </wpg:grpSpPr>
                          <wps:wsp>
                            <wps:cNvPr id="391" name="Oval 10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1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2" name="Oval 10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44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3" name="Oval 10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1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4" name="Oval 10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37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5" name="Oval 10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37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6" name="Oval 10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0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7" name="Oval 10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1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8" name="Oval 10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44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9" name="Oval 10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1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0" name="Oval 10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37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1" name="Oval 10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37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2" name="Oval 10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0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3" name="Oval 10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23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4" name="Oval 10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16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5" name="Oval 10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23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6" name="Oval 10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9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7" name="Oval 10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9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8" name="Oval 10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02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9" name="Oval 10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23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0" name="Oval 10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16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1" name="Oval 10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23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2" name="Oval 10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9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3" name="Oval 10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9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4" name="Oval 10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02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5" name="Oval 10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44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6" name="Oval 10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0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7" name="Oval 10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44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8" name="Oval 10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16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9" name="Oval 10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0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0" name="Oval 10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02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1" name="Oval 10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16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2" name="Oval 109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02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23" name="Group 1091"/>
                          <wpg:cNvGrpSpPr>
                            <a:grpSpLocks/>
                          </wpg:cNvGrpSpPr>
                          <wpg:grpSpPr bwMode="auto">
                            <a:xfrm>
                              <a:off x="8739" y="1419"/>
                              <a:ext cx="2029" cy="2045"/>
                              <a:chOff x="8739" y="1419"/>
                              <a:chExt cx="2029" cy="2045"/>
                            </a:xfrm>
                          </wpg:grpSpPr>
                          <wps:wsp>
                            <wps:cNvPr id="424" name="Oval 10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739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5" name="Oval 10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232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6" name="Oval 10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739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7" name="Oval 10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725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8" name="Oval 10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725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9" name="Oval 10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218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0" name="Oval 10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739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1" name="Oval 10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232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2" name="Oval 110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739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3" name="Oval 11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725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4" name="Oval 11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725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5" name="Oval 11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218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6" name="Oval 11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711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7" name="Oval 110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711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8" name="Oval 110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711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9" name="Oval 1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711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0" name="Oval 1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232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1" name="Oval 110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218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2" name="Oval 11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232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3" name="Oval 11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218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g:grpSp>
                        <wpg:cNvPr id="444" name="Group 1112"/>
                        <wpg:cNvGrpSpPr>
                          <a:grpSpLocks/>
                        </wpg:cNvGrpSpPr>
                        <wpg:grpSpPr bwMode="auto">
                          <a:xfrm>
                            <a:off x="851" y="12779"/>
                            <a:ext cx="9917" cy="2045"/>
                            <a:chOff x="851" y="1419"/>
                            <a:chExt cx="9917" cy="2045"/>
                          </a:xfrm>
                        </wpg:grpSpPr>
                        <wpg:grpSp>
                          <wpg:cNvPr id="445" name="Group 1113"/>
                          <wpg:cNvGrpSpPr>
                            <a:grpSpLocks/>
                          </wpg:cNvGrpSpPr>
                          <wpg:grpSpPr bwMode="auto">
                            <a:xfrm>
                              <a:off x="851" y="1419"/>
                              <a:ext cx="3508" cy="2045"/>
                              <a:chOff x="851" y="1419"/>
                              <a:chExt cx="3508" cy="2045"/>
                            </a:xfrm>
                          </wpg:grpSpPr>
                          <wps:wsp>
                            <wps:cNvPr id="446" name="Oval 1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1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7" name="Oval 1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44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8" name="Oval 11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1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9" name="Oval 11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37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0" name="Oval 11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37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1" name="Oval 1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0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2" name="Oval 1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1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3" name="Oval 1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44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4" name="Oval 1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1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5" name="Oval 1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37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6" name="Oval 1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37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7" name="Oval 1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0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8" name="Oval 1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23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9" name="Oval 1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16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0" name="Oval 1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23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1" name="Oval 1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9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2" name="Oval 11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9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3" name="Oval 11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02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4" name="Oval 11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23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5" name="Oval 11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16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6" name="Oval 11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23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7" name="Oval 11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9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8" name="Oval 11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9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9" name="Oval 11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02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0" name="Oval 11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44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1" name="Oval 11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0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2" name="Oval 1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44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3" name="Oval 1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16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4" name="Oval 11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0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5" name="Oval 1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02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6" name="Oval 11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16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7" name="Oval 11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02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78" name="Group 1146"/>
                          <wpg:cNvGrpSpPr>
                            <a:grpSpLocks/>
                          </wpg:cNvGrpSpPr>
                          <wpg:grpSpPr bwMode="auto">
                            <a:xfrm>
                              <a:off x="4795" y="1419"/>
                              <a:ext cx="3508" cy="2045"/>
                              <a:chOff x="851" y="1419"/>
                              <a:chExt cx="3508" cy="2045"/>
                            </a:xfrm>
                          </wpg:grpSpPr>
                          <wps:wsp>
                            <wps:cNvPr id="479" name="Oval 11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1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0" name="Oval 11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44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1" name="Oval 11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1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2" name="Oval 11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37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3" name="Oval 11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37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4" name="Oval 11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0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5" name="Oval 1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1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6" name="Oval 1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44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7" name="Oval 11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1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8" name="Oval 11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37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9" name="Oval 11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37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0" name="Oval 11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0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1" name="Oval 11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23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2" name="Oval 11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16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3" name="Oval 11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23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4" name="Oval 11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9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5" name="Oval 11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9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6" name="Oval 11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02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7" name="Oval 11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23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8" name="Oval 11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16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9" name="Oval 11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23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0" name="Oval 11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9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1" name="Oval 11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9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2" name="Oval 11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02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3" name="Oval 11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44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4" name="Oval 11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0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5" name="Oval 11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44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6" name="Oval 11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16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7" name="Oval 11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0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8" name="Oval 11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02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9" name="Oval 11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16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0" name="Oval 11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02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11" name="Group 1179"/>
                          <wpg:cNvGrpSpPr>
                            <a:grpSpLocks/>
                          </wpg:cNvGrpSpPr>
                          <wpg:grpSpPr bwMode="auto">
                            <a:xfrm>
                              <a:off x="8739" y="1419"/>
                              <a:ext cx="2029" cy="2045"/>
                              <a:chOff x="8739" y="1419"/>
                              <a:chExt cx="2029" cy="2045"/>
                            </a:xfrm>
                          </wpg:grpSpPr>
                          <wps:wsp>
                            <wps:cNvPr id="512" name="Oval 11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739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3" name="Oval 11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232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4" name="Oval 11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739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5" name="Oval 11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725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6" name="Oval 11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725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7" name="Oval 11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218" y="170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8" name="Oval 11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739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9" name="Oval 11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232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0" name="Oval 11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739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1" name="Oval 11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725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2" name="Oval 119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725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3" name="Oval 11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218" y="283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4" name="Oval 11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711" y="2555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5" name="Oval 11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711" y="3123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6" name="Oval 11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711" y="1419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7" name="Oval 11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711" y="198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8" name="Oval 11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232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9" name="Oval 11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218" y="227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0" name="Oval 11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232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1" name="Oval 11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218" y="3407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00" o:spid="_x0000_s1026" style="position:absolute;margin-left:108.35pt;margin-top:-39.95pt;width:495.85pt;height:670.25pt;rotation:90;z-index:251657728" coordorigin="851,1419" coordsize="9917,13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">
                <v:group id="Group 845" o:spid="_x0000_s1027" style="position:absolute;left:851;top:1419;width:9917;height:4317" coordorigin="851,1419" coordsize="9917,43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oup 756" o:spid="_x0000_s1028" style="position:absolute;left:851;top:1419;width:9917;height:2045" coordorigin="851,1419" coordsize="9917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group id="Group 687" o:spid="_x0000_s1029" style="position:absolute;left:851;top:1419;width:3508;height:2045" coordorigin="851,1419" coordsize="3508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  <v:oval id="Oval 651" o:spid="_x0000_s1030" style="position:absolute;left:85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5OyMQA&#10;AADaAAAADwAAAGRycy9kb3ducmV2LnhtbESPQWvCQBSE74L/YXlCb3VjaUqNrqGUSIuHgqkg3h7Z&#10;ZxLNvg27W03/fVcoeBxm5htmmQ+mExdyvrWsYDZNQBBXVrdcK9h9rx9fQfiArLGzTAp+yUO+Go+W&#10;mGl75S1dylCLCGGfoYImhD6T0lcNGfRT2xNH72idwRClq6V2eI1w08mnJHmRBluOCw329N5QdS5/&#10;jAJXpB9BntfF8+nrtJ/bzUEfdKrUw2R4W4AINIR7+L/9qRWkcLsSb4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eTsjEAAAA2gAAAA8AAAAAAAAAAAAAAAAAmAIAAGRycy9k&#10;b3ducmV2LnhtbFBLBQYAAAAABAAEAPUAAACJAwAAAAA=&#10;" fillcolor="black" stroked="f"/>
                      <v:oval id="Oval 652" o:spid="_x0000_s1031" style="position:absolute;left:1344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zQv8IA&#10;AADaAAAADwAAAGRycy9kb3ducmV2LnhtbESPQYvCMBSE7wv+h/AEb2vqorJWo8iiKB6EVUG8PZpn&#10;W21eShK1/nsjLOxxmJlvmMmsMZW4k/OlZQW9bgKCOLO65FzBYb/8/AbhA7LGyjIpeJKH2bT1McFU&#10;2wf/0n0XchEh7FNUUIRQp1L6rCCDvmtr4uidrTMYonS51A4fEW4q+ZUkQ2mw5LhQYE0/BWXX3c0o&#10;cIvBKsjrctG/bC/Hkd2c9EkPlOq0m/kYRKAm/If/2mutYAjvK/EGyO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zNC/wgAAANoAAAAPAAAAAAAAAAAAAAAAAJgCAABkcnMvZG93&#10;bnJldi54bWxQSwUGAAAAAAQABAD1AAAAhwMAAAAA&#10;" fillcolor="black" stroked="f"/>
                      <v:oval id="Oval 653" o:spid="_x0000_s1032" style="position:absolute;left:85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B1JMMA&#10;AADaAAAADwAAAGRycy9kb3ducmV2LnhtbESPQWsCMRSE7wX/Q3iCN81atLarUaQoigdBLRRvj81z&#10;d3XzsiRR139vCkKPw8x8w0xmjanEjZwvLSvo9xIQxJnVJecKfg7L7icIH5A1VpZJwYM8zKattwmm&#10;2t55R7d9yEWEsE9RQRFCnUrps4IM+p6tiaN3ss5giNLlUju8R7ip5HuSfEiDJceFAmv6Lii77K9G&#10;gVsMV0FelovBeXv+/bKboz7qoVKddjMfgwjUhP/wq73WCkbwdyXeAD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B1JMMAAADaAAAADwAAAAAAAAAAAAAAAACYAgAAZHJzL2Rv&#10;d25yZXYueG1sUEsFBgAAAAAEAAQA9QAAAIgDAAAAAA==&#10;" fillcolor="black" stroked="f"/>
                      <v:oval id="Oval 654" o:spid="_x0000_s1033" style="position:absolute;left:1837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/hVsAA&#10;AADaAAAADwAAAGRycy9kb3ducmV2LnhtbERPTYvCMBC9C/sfwix403RFRbtGWURRPAh2F8Tb0My2&#10;1WZSkqj135uD4PHxvmeL1tTiRs5XlhV89RMQxLnVFRcK/n7XvQkIH5A11pZJwYM8LOYfnRmm2t75&#10;QLcsFCKGsE9RQRlCk0rp85IM+r5tiCP3b53BEKErpHZ4j+GmloMkGUuDFceGEhtalpRfsqtR4Faj&#10;TZCX9Wp43p+PU7s76ZMeKdX9bH++QQRqw1v8cm+1grg1Xok3QM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x/hVsAAAADaAAAADwAAAAAAAAAAAAAAAACYAgAAZHJzL2Rvd25y&#10;ZXYueG1sUEsFBgAAAAAEAAQA9QAAAIUDAAAAAA==&#10;" fillcolor="black" stroked="f"/>
                      <v:oval id="Oval 655" o:spid="_x0000_s1034" style="position:absolute;left:1837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NEzcMA&#10;AADaAAAADwAAAGRycy9kb3ducmV2LnhtbESPT4vCMBTE7wv7HcJb8KapootWoyyLonhY8A+It0fz&#10;bKvNS0mi1m9vBGGPw8z8hpnMGlOJGzlfWlbQ7SQgiDOrS84V7HeL9hCED8gaK8uk4EEeZtPPjwmm&#10;2t55Q7dtyEWEsE9RQRFCnUrps4IM+o6tiaN3ss5giNLlUju8R7ipZC9JvqXBkuNCgTX9FpRdtlej&#10;wM0HyyAvi3n//Hc+jOz6qI96oFTrq/kZgwjUhP/wu73SCkbwuhJvgJ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NEzcMAAADaAAAADwAAAAAAAAAAAAAAAACYAgAAZHJzL2Rv&#10;d25yZXYueG1sUEsFBgAAAAAEAAQA9QAAAIgDAAAAAA==&#10;" fillcolor="black" stroked="f"/>
                      <v:oval id="Oval 656" o:spid="_x0000_s1035" style="position:absolute;left:2330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1IZcUA&#10;AADbAAAADwAAAGRycy9kb3ducmV2LnhtbESPQWvCQBCF70L/wzIFb7ppUampq5SiWHoQmhbE25Cd&#10;JtHsbNhdNf33nYPgbYb35r1vFqvetepCITaeDTyNM1DEpbcNVwZ+vjejF1AxIVtsPZOBP4qwWj4M&#10;Fphbf+UvuhSpUhLCMUcDdUpdrnUsa3IYx74jFu3XB4dJ1lBpG/Aq4a7Vz1k20w4bloYaO3qvqTwV&#10;Z2cgrKfbpE+b9eS4O+7n/vNgD3ZqzPCxf3sFlahPd/Pt+sMKvtDLLzKAX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/UhlxQAAANsAAAAPAAAAAAAAAAAAAAAAAJgCAABkcnMv&#10;ZG93bnJldi54bWxQSwUGAAAAAAQABAD1AAAAigMAAAAA&#10;" fillcolor="black" stroked="f"/>
                      <v:oval id="Oval 659" o:spid="_x0000_s1036" style="position:absolute;left:85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Ht/sEA&#10;AADbAAAADwAAAGRycy9kb3ducmV2LnhtbERPTYvCMBC9C/sfwizsTVOXVbQaRURRPAi6C+JtaMa2&#10;2kxKktX6740geJvH+5zxtDGVuJLzpWUF3U4CgjizuuRcwd/vsj0A4QOyxsoyKbiTh+nkozXGVNsb&#10;7+i6D7mIIexTVFCEUKdS+qwgg75ja+LInawzGCJ0udQObzHcVPI7SfrSYMmxocCa5gVll/2/UeAW&#10;vVWQl+Xi57w9H4Z2c9RH3VPq67OZjUAEasJb/HKvdZzfhecv8QA5e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x7f7BAAAA2wAAAA8AAAAAAAAAAAAAAAAAmAIAAGRycy9kb3du&#10;cmV2LnhtbFBLBQYAAAAABAAEAPUAAACGAwAAAAA=&#10;" fillcolor="black" stroked="f"/>
                      <v:oval id="Oval 660" o:spid="_x0000_s1037" style="position:absolute;left:1344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NzicMA&#10;AADbAAAADwAAAGRycy9kb3ducmV2LnhtbERPTWvCQBC9F/wPyxR6q5uGWjS6BimRFg8FbUG8Ddkx&#10;icnOht2txn/vCoXe5vE+Z5EPphNncr6xrOBlnIAgLq1uuFLw871+noLwAVljZ5kUXMlDvhw9LDDT&#10;9sJbOu9CJWII+wwV1CH0mZS+rMmgH9ueOHJH6wyGCF0ltcNLDDedTJPkTRpsODbU2NN7TWW7+zUK&#10;XDH5CLJdF6+nr9N+ZjcHfdATpZ4eh9UcRKAh/Iv/3J86zk/h/ks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NzicMAAADbAAAADwAAAAAAAAAAAAAAAACYAgAAZHJzL2Rv&#10;d25yZXYueG1sUEsFBgAAAAAEAAQA9QAAAIgDAAAAAA==&#10;" fillcolor="black" stroked="f"/>
                      <v:oval id="Oval 661" o:spid="_x0000_s1038" style="position:absolute;left:85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/WEsMA&#10;AADbAAAADwAAAGRycy9kb3ducmV2LnhtbERPS2sCMRC+F/wPYQq9abatFt1uFClKxUOhW0G8DZvp&#10;PtxMliTV9d8bQehtPr7nZIvetOJEzteWFTyPEhDEhdU1lwp2P+vhFIQPyBpby6TgQh4W88FDhqm2&#10;Z/6mUx5KEUPYp6igCqFLpfRFRQb9yHbEkfu1zmCI0JVSOzzHcNPKlyR5kwZrjg0VdvRRUXHM/4wC&#10;t5p8Bnlcr8bNV7Of2e1BH/REqafHfvkOIlAf/sV390bH+a9w+yUeIO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/WEsMAAADbAAAADwAAAAAAAAAAAAAAAACYAgAAZHJzL2Rv&#10;d25yZXYueG1sUEsFBgAAAAAEAAQA9QAAAIgDAAAAAA==&#10;" fillcolor="black" stroked="f"/>
                      <v:oval id="Oval 662" o:spid="_x0000_s1039" style="position:absolute;left:1837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ZOZsMA&#10;AADbAAAADwAAAGRycy9kb3ducmV2LnhtbERPTWvCQBC9F/wPyxR6q5sWLRpdg5SEFg8FbUG8Ddkx&#10;icnOht2txn/vCoXe5vE+Z5kNphNncr6xrOBlnIAgLq1uuFLw8108z0D4gKyxs0wKruQhW40elphq&#10;e+EtnXehEjGEfYoK6hD6VEpf1mTQj21PHLmjdQZDhK6S2uElhptOvibJmzTYcGyosaf3msp292sU&#10;uHz6EWRb5JPT12k/t5uDPuipUk+Pw3oBItAQ/sV/7k8d50/g/ks8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sZOZsMAAADbAAAADwAAAAAAAAAAAAAAAACYAgAAZHJzL2Rv&#10;d25yZXYueG1sUEsFBgAAAAAEAAQA9QAAAIgDAAAAAA==&#10;" fillcolor="black" stroked="f"/>
                      <v:oval id="Oval 663" o:spid="_x0000_s1040" style="position:absolute;left:1837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rr/cMA&#10;AADbAAAADwAAAGRycy9kb3ducmV2LnhtbERPTWvCQBC9C/6HZYTe6sbSlBpdQymRFg8FU0G8Ddkx&#10;iWZnw+5W03/fFQre5vE+Z5kPphMXcr61rGA2TUAQV1a3XCvYfa8fX0H4gKyxs0wKfslDvhqPlphp&#10;e+UtXcpQixjCPkMFTQh9JqWvGjLop7YnjtzROoMhQldL7fAaw00nn5LkRRpsOTY02NN7Q9W5/DEK&#10;XJF+BHleF8+nr9N+bjcHfdCpUg+T4W0BItAQ7uJ/96eO81O4/RIP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rr/cMAAADbAAAADwAAAAAAAAAAAAAAAACYAgAAZHJzL2Rv&#10;d25yZXYueG1sUEsFBgAAAAAEAAQA9QAAAIgDAAAAAA==&#10;" fillcolor="black" stroked="f"/>
                      <v:oval id="Oval 664" o:spid="_x0000_s1041" style="position:absolute;left:2330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h1isMA&#10;AADbAAAADwAAAGRycy9kb3ducmV2LnhtbERPTWvCQBC9C/6HZQq96aZSxaauQURp8VDQFoq3ITtN&#10;YrKzYXebpP/eLQje5vE+Z5UNphEdOV9ZVvA0TUAQ51ZXXCj4+txPliB8QNbYWCYFf+QhW49HK0y1&#10;7flI3SkUIoawT1FBGUKbSunzkgz6qW2JI/djncEQoSukdtjHcNPIWZIspMGKY0OJLW1LyuvTr1Hg&#10;dvO3IOv97vnycfl+sYezPuu5Uo8Pw+YVRKAh3MU397uO8xfw/0s8QK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h1isMAAADbAAAADwAAAAAAAAAAAAAAAACYAgAAZHJzL2Rv&#10;d25yZXYueG1sUEsFBgAAAAAEAAQA9QAAAIgDAAAAAA==&#10;" fillcolor="black" stroked="f"/>
                      <v:oval id="Oval 666" o:spid="_x0000_s1042" style="position:absolute;left:2823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TQEcMA&#10;AADbAAAADwAAAGRycy9kb3ducmV2LnhtbERPS2sCMRC+C/6HMIXearZSrW43iojS4qHQrSDehs10&#10;H24mS5Lq9t8boeBtPr7nZMvetOJMzteWFTyPEhDEhdU1lwr239unGQgfkDW2lknBH3lYLoaDDFNt&#10;L/xF5zyUIoawT1FBFUKXSumLigz6ke2II/djncEQoSuldniJ4aaV4ySZSoM1x4YKO1pXVJzyX6PA&#10;bSbvQZ62m5fmsznM7e6oj3qi1ONDv3oDEagPd/G/+0PH+a9w+yUeIB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hTQEcMAAADbAAAADwAAAAAAAAAAAAAAAACYAgAAZHJzL2Rv&#10;d25yZXYueG1sUEsFBgAAAAAEAAQA9QAAAIgDAAAAAA==&#10;" fillcolor="black" stroked="f"/>
                      <v:oval id="Oval 667" o:spid="_x0000_s1043" style="position:absolute;left:3316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tEY8UA&#10;AADbAAAADwAAAGRycy9kb3ducmV2LnhtbESPQWvCQBCF70L/wzIFb7ppUampq5SiWHoQmhbE25Cd&#10;JtHsbNhdNf33nYPgbYb35r1vFqvetepCITaeDTyNM1DEpbcNVwZ+vjejF1AxIVtsPZOBP4qwWj4M&#10;Fphbf+UvuhSpUhLCMUcDdUpdrnUsa3IYx74jFu3XB4dJ1lBpG/Aq4a7Vz1k20w4bloYaO3qvqTwV&#10;Z2cgrKfbpE+b9eS4O+7n/vNgD3ZqzPCxf3sFlahPd/Pt+sMKvsDKLzKAX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i0RjxQAAANsAAAAPAAAAAAAAAAAAAAAAAJgCAABkcnMv&#10;ZG93bnJldi54bWxQSwUGAAAAAAQABAD1AAAAigMAAAAA&#10;" fillcolor="black" stroked="f"/>
                      <v:oval id="Oval 668" o:spid="_x0000_s1044" style="position:absolute;left:2823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fh+MEA&#10;AADbAAAADwAAAGRycy9kb3ducmV2LnhtbERPTYvCMBC9C/6HMII3TVdU1q5RRBTFg7AqLN6GZrat&#10;NpOSRO3++40geJvH+5zpvDGVuJPzpWUFH/0EBHFmdcm5gtNx3fsE4QOyxsoyKfgjD/NZuzXFVNsH&#10;f9P9EHIRQ9inqKAIoU6l9FlBBn3f1sSR+7XOYIjQ5VI7fMRwU8lBkoylwZJjQ4E1LQvKroebUeBW&#10;o02Q1/VqeNlffiZ2d9ZnPVKq22kWXyACNeEtfrm3Os6fwPOXeIC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H4fjBAAAA2wAAAA8AAAAAAAAAAAAAAAAAmAIAAGRycy9kb3du&#10;cmV2LnhtbFBLBQYAAAAABAAEAPUAAACGAwAAAAA=&#10;" fillcolor="black" stroked="f"/>
                      <v:oval id="Oval 669" o:spid="_x0000_s1045" style="position:absolute;left:380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GC2MAA&#10;AADbAAAADwAAAGRycy9kb3ducmV2LnhtbERPy4rCMBTdC/5DuII7TUdUtGMUEUVxMeADBneX5k5b&#10;bW5KErX+vVkMuDyc92zRmEo8yPnSsoKvfgKCOLO65FzB+bTpTUD4gKyxskwKXuRhMW+3Zphq++QD&#10;PY4hFzGEfYoKihDqVEqfFWTQ921NHLk/6wyGCF0utcNnDDeVHCTJWBosOTYUWNOqoOx2vBsFbj3a&#10;BnnbrIfXn+vv1O4v+qJHSnU7zfIbRKAmfMT/7p1WMIjr45f4A+T8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5GC2MAAAADbAAAADwAAAAAAAAAAAAAAAACYAgAAZHJzL2Rvd25y&#10;ZXYueG1sUEsFBgAAAAAEAAQA9QAAAIUDAAAAAA==&#10;" fillcolor="black" stroked="f"/>
                      <v:oval id="Oval 670" o:spid="_x0000_s1046" style="position:absolute;left:380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0nQ8QA&#10;AADbAAAADwAAAGRycy9kb3ducmV2LnhtbESPT4vCMBTE7wt+h/AEb5oq66LVKLIoiocF/4B4ezTP&#10;ttq8lCRq99tvBGGPw8z8hpnOG1OJBzlfWlbQ7yUgiDOrS84VHA+r7giED8gaK8uk4Jc8zGetjymm&#10;2j55R499yEWEsE9RQRFCnUrps4IM+p6tiaN3sc5giNLlUjt8Rrip5CBJvqTBkuNCgTV9F5Td9nej&#10;wC2H6yBvq+Xn9ed6GtvtWZ/1UKlOu1lMQARqwn/43d5oBYM+vL7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dJ0PEAAAA2wAAAA8AAAAAAAAAAAAAAAAAmAIAAGRycy9k&#10;b3ducmV2LnhtbFBLBQYAAAAABAAEAPUAAACJAwAAAAA=&#10;" fillcolor="black" stroked="f"/>
                      <v:oval id="Oval 671" o:spid="_x0000_s1047" style="position:absolute;left:430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+5NMUA&#10;AADbAAAADwAAAGRycy9kb3ducmV2LnhtbESPQWvCQBSE74X+h+UJ3urGUEVjNlKKovQgaAvi7ZF9&#10;JtHs27C7avrvu4VCj8PMfMPky9604k7ON5YVjEcJCOLS6oYrBV+f65cZCB+QNbaWScE3eVgWz085&#10;Zto+eE/3Q6hEhLDPUEEdQpdJ6cuaDPqR7Yijd7bOYIjSVVI7fES4aWWaJFNpsOG4UGNH7zWV18PN&#10;KHCrySbI63r1etldjnP7cdInPVFqOOjfFiAC9eE//NfeagVpCr9f4g+Q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D7k0xQAAANsAAAAPAAAAAAAAAAAAAAAAAJgCAABkcnMv&#10;ZG93bnJldi54bWxQSwUGAAAAAAQABAD1AAAAigMAAAAA&#10;" fillcolor="black" stroked="f"/>
                      <v:oval id="Oval 673" o:spid="_x0000_s1048" style="position:absolute;left:2823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Mcr8QA&#10;AADbAAAADwAAAGRycy9kb3ducmV2LnhtbESPQWsCMRSE74X+h/AKvWm2VouuRhFRKh6EroJ4e2xe&#10;d1c3L0uS6vrvjSD0OMzMN8xk1ppaXMj5yrKCj24Cgji3uuJCwX636gxB+ICssbZMCm7kYTZ9fZlg&#10;qu2Vf+iShUJECPsUFZQhNKmUPi/JoO/ahjh6v9YZDFG6QmqH1wg3tewlyZc0WHFcKLGhRUn5Ofsz&#10;Ctxy8B3kebXsn7anw8hujvqoB0q9v7XzMYhAbfgPP9trraD3CY8v8QfI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DHK/EAAAA2wAAAA8AAAAAAAAAAAAAAAAAmAIAAGRycy9k&#10;b3ducmV2LnhtbFBLBQYAAAAABAAEAPUAAACJAwAAAAA=&#10;" fillcolor="black" stroked="f"/>
                      <v:oval id="Oval 674" o:spid="_x0000_s1049" style="position:absolute;left:3316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qE28UA&#10;AADbAAAADwAAAGRycy9kb3ducmV2LnhtbESPQWvCQBSE70L/w/IKvemmQaWNrqGUSEsPgrYg3h7Z&#10;1yQm+zbsbjX+e7cgeBxm5htmmQ+mEydyvrGs4HmSgCAurW64UvDzvR6/gPABWWNnmRRcyEO+ehgt&#10;MdP2zFs67UIlIoR9hgrqEPpMSl/WZNBPbE8cvV/rDIYoXSW1w3OEm06mSTKXBhuOCzX29F5T2e7+&#10;jAJXzD6CbNfF9Lg57l/t10Ef9Eypp8fhbQEi0BDu4Vv7UytIp/D/Jf4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qoTbxQAAANsAAAAPAAAAAAAAAAAAAAAAAJgCAABkcnMv&#10;ZG93bnJldi54bWxQSwUGAAAAAAQABAD1AAAAigMAAAAA&#10;" fillcolor="black" stroked="f"/>
                      <v:oval id="Oval 675" o:spid="_x0000_s1050" style="position:absolute;left:2823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YhQMUA&#10;AADbAAAADwAAAGRycy9kb3ducmV2LnhtbESPQWvCQBSE70L/w/IKvemm0oim2UgpitKDYFoQb4/s&#10;axLNvg27W03/fbcgeBxm5hsmXw6mExdyvrWs4HmSgCCurG65VvD1uR7PQfiArLGzTAp+ycOyeBjl&#10;mGl75T1dylCLCGGfoYImhD6T0lcNGfQT2xNH79s6gyFKV0vt8BrhppPTJJlJgy3HhQZ7em+oOpc/&#10;RoFbpZsgz+vVy2l3Oizsx1EfdarU0+Pw9goi0BDu4Vt7qxVMU/j/En+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5iFAxQAAANsAAAAPAAAAAAAAAAAAAAAAAJgCAABkcnMv&#10;ZG93bnJldi54bWxQSwUGAAAAAAQABAD1AAAAigMAAAAA&#10;" fillcolor="black" stroked="f"/>
                      <v:oval id="Oval 676" o:spid="_x0000_s1051" style="position:absolute;left:380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S/N8UA&#10;AADbAAAADwAAAGRycy9kb3ducmV2LnhtbESPQWvCQBSE7wX/w/KE3urGUKVG11BKpMVDQSuIt0f2&#10;mcRk34bdrab/3i0Uehxm5htmlQ+mE1dyvrGsYDpJQBCXVjdcKTh8bZ5eQPiArLGzTAp+yEO+Hj2s&#10;MNP2xju67kMlIoR9hgrqEPpMSl/WZNBPbE8cvbN1BkOUrpLa4S3CTSfTJJlLgw3HhRp7equpbPff&#10;RoErZu9Btpvi+fJ5OS7s9qRPeqbU43h4XYIINIT/8F/7QytI5/D7Jf4Au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NL83xQAAANsAAAAPAAAAAAAAAAAAAAAAAJgCAABkcnMv&#10;ZG93bnJldi54bWxQSwUGAAAAAAQABAD1AAAAigMAAAAA&#10;" fillcolor="black" stroked="f"/>
                      <v:oval id="Oval 677" o:spid="_x0000_s1052" style="position:absolute;left:380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garMUA&#10;AADbAAAADwAAAGRycy9kb3ducmV2LnhtbESPT2sCMRTE7wW/Q3hCbzWr1FbXjSKitHgQqoJ4e2ye&#10;+8fNy5Kkuv32plDocZiZ3zDZojONuJHzlWUFw0ECgji3uuJCwfGweZmA8AFZY2OZFPyQh8W895Rh&#10;qu2dv+i2D4WIEPYpKihDaFMpfV6SQT+wLXH0LtYZDFG6QmqH9wg3jRwlyZs0WHFcKLGlVUn5df9t&#10;FLj1+CPI62b9Wu/q09Ruz/qsx0o997vlDESgLvyH/9qfWsHoHX6/xB8g5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eBqsxQAAANsAAAAPAAAAAAAAAAAAAAAAAJgCAABkcnMv&#10;ZG93bnJldi54bWxQSwUGAAAAAAQABAD1AAAAigMAAAAA&#10;" fillcolor="black" stroked="f"/>
                      <v:oval id="Oval 678" o:spid="_x0000_s1053" style="position:absolute;left:430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eO3sAA&#10;AADbAAAADwAAAGRycy9kb3ducmV2LnhtbERPy4rCMBTdC/5DuII7TUdUtGMUEUVxMeADBneX5k5b&#10;bW5KErX+vVkMuDyc92zRmEo8yPnSsoKvfgKCOLO65FzB+bTpTUD4gKyxskwKXuRhMW+3Zphq++QD&#10;PY4hFzGEfYoKihDqVEqfFWTQ921NHLk/6wyGCF0utcNnDDeVHCTJWBosOTYUWNOqoOx2vBsFbj3a&#10;BnnbrIfXn+vv1O4v+qJHSnU7zfIbRKAmfMT/7p1WMIhj45f4A+T8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eeO3sAAAADbAAAADwAAAAAAAAAAAAAAAACYAgAAZHJzL2Rvd25y&#10;ZXYueG1sUEsFBgAAAAAEAAQA9QAAAIUDAAAAAA==&#10;" fillcolor="black" stroked="f"/>
                      <v:oval id="Oval 679" o:spid="_x0000_s1054" style="position:absolute;left:1344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srRcUA&#10;AADbAAAADwAAAGRycy9kb3ducmV2LnhtbESPQWvCQBSE7wX/w/KE3pqNUkuNriJFafFQMBXE2yP7&#10;TKLZt2F3m6T/visUehxm5htmuR5MIzpyvrasYJKkIIgLq2suFRy/dk+vIHxA1thYJgU/5GG9Gj0s&#10;MdO25wN1eShFhLDPUEEVQptJ6YuKDPrEtsTRu1hnMETpSqkd9hFuGjlN0xdpsOa4UGFLbxUVt/zb&#10;KHDb2XuQt932+fp5Pc3t/qzPeqbU43jYLEAEGsJ/+K/9oRVM53D/En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qytFxQAAANsAAAAPAAAAAAAAAAAAAAAAAJgCAABkcnMv&#10;ZG93bnJldi54bWxQSwUGAAAAAAQABAD1AAAAigMAAAAA&#10;" fillcolor="black" stroked="f"/>
                      <v:oval id="Oval 680" o:spid="_x0000_s1055" style="position:absolute;left:2330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gUBcIA&#10;AADbAAAADwAAAGRycy9kb3ducmV2LnhtbERPz2vCMBS+D/wfwhN2m6luyqzGIqNlw4OgGwxvj+bZ&#10;1jYvJcm0++/NYbDjx/d7nQ2mE1dyvrGsYDpJQBCXVjdcKfj6LJ5eQfiArLGzTAp+yUO2GT2sMdX2&#10;xge6HkMlYgj7FBXUIfSplL6syaCf2J44cmfrDIYIXSW1w1sMN52cJclCGmw4NtTY01tNZXv8MQpc&#10;Pn8Psi3yl8v+8r20u5M+6blSj+NhuwIRaAj/4j/3h1bwHNfHL/EH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SBQFwgAAANsAAAAPAAAAAAAAAAAAAAAAAJgCAABkcnMvZG93&#10;bnJldi54bWxQSwUGAAAAAAQABAD1AAAAhwMAAAAA&#10;" fillcolor="black" stroked="f"/>
                      <v:oval id="Oval 681" o:spid="_x0000_s1056" style="position:absolute;left:1344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SxnsUA&#10;AADbAAAADwAAAGRycy9kb3ducmV2LnhtbESPT2sCMRTE74LfITzBW81aq7TbjSJFqfQgaAXx9tg8&#10;94+blyVJdfvtTaHgcZiZ3zDZojONuJLzlWUF41ECgji3uuJCweF7/fQKwgdkjY1lUvBLHhbzfi/D&#10;VNsb7+i6D4WIEPYpKihDaFMpfV6SQT+yLXH0ztYZDFG6QmqHtwg3jXxOkpk0WHFcKLGlj5Lyy/7H&#10;KHCr6WeQl/Xqpd7Wxzf7ddInPVVqOOiW7yACdeER/m9vtILJGP6+xB8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BLGexQAAANsAAAAPAAAAAAAAAAAAAAAAAJgCAABkcnMv&#10;ZG93bnJldi54bWxQSwUGAAAAAAQABAD1AAAAigMAAAAA&#10;" fillcolor="black" stroked="f"/>
                      <v:oval id="Oval 682" o:spid="_x0000_s1057" style="position:absolute;left:3316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Yv6cQA&#10;AADbAAAADwAAAGRycy9kb3ducmV2LnhtbESPQWsCMRSE74X+h/AKvWm2VouuRhFRKh6EroJ4e2xe&#10;d1c3L0uS6vrvjSD0OMzMN8xk1ppaXMj5yrKCj24Cgji3uuJCwX636gxB+ICssbZMCm7kYTZ9fZlg&#10;qu2Vf+iShUJECPsUFZQhNKmUPi/JoO/ahjh6v9YZDFG6QmqH1wg3tewlyZc0WHFcKLGhRUn5Ofsz&#10;Ctxy8B3kebXsn7anw8hujvqoB0q9v7XzMYhAbfgPP9trreCzB48v8QfI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WL+nEAAAA2wAAAA8AAAAAAAAAAAAAAAAAmAIAAGRycy9k&#10;b3ducmV2LnhtbFBLBQYAAAAABAAEAPUAAACJAwAAAAA=&#10;" fillcolor="black" stroked="f"/>
                      <v:oval id="Oval 683" o:spid="_x0000_s1058" style="position:absolute;left:2330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qKcsUA&#10;AADbAAAADwAAAGRycy9kb3ducmV2LnhtbESPT2sCMRTE7wW/Q3hCb5q1Vmm3G6UUxeJB0Ari7bF5&#10;7h83L0sSdfvtG0HocZiZ3zDZvDONuJLzlWUFo2ECgji3uuJCwf5nOXgD4QOyxsYyKfglD/NZ7ynD&#10;VNsbb+m6C4WIEPYpKihDaFMpfV6SQT+0LXH0TtYZDFG6QmqHtwg3jXxJkqk0WHFcKLGlr5Ly8+5i&#10;FLjFZBXkebl4rTf14d2uj/qoJ0o997vPDxCBuvAffrS/tYLxGO5f4g+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mopyxQAAANsAAAAPAAAAAAAAAAAAAAAAAJgCAABkcnMv&#10;ZG93bnJldi54bWxQSwUGAAAAAAQABAD1AAAAigMAAAAA&#10;" fillcolor="black" stroked="f"/>
                      <v:oval id="Oval 684" o:spid="_x0000_s1059" style="position:absolute;left:430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SBsUA&#10;AADbAAAADwAAAGRycy9kb3ducmV2LnhtbESPW2sCMRSE3wv+h3CEvmm2XoquG0VEaemDUBXEt8Pm&#10;dC9uTpYk1e2/bwpCH4eZ+YbJVp1pxI2crywreBkmIIhzqysuFJyOu8EMhA/IGhvLpOCHPKyWvacM&#10;U23v/Em3QyhEhLBPUUEZQptK6fOSDPqhbYmj92WdwRClK6R2eI9w08hRkrxKgxXHhRJb2pSUXw/f&#10;RoHbTt+CvO62k3pfn+f246IveqrUc79bL0AE6sJ/+NF+1wrGE/j7En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cxIGxQAAANsAAAAPAAAAAAAAAAAAAAAAAJgCAABkcnMv&#10;ZG93bnJldi54bWxQSwUGAAAAAAQABAD1AAAAigMAAAAA&#10;" fillcolor="black" stroked="f"/>
                      <v:oval id="Oval 685" o:spid="_x0000_s1060" style="position:absolute;left:3316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+3ncQA&#10;AADbAAAADwAAAGRycy9kb3ducmV2LnhtbESPQWsCMRSE7wX/Q3hCbzWrdaVujSKiKD0IakG8PTav&#10;u6ublyWJuv57Uyj0OMzMN8xk1ppa3Mj5yrKCfi8BQZxbXXGh4PuwevsA4QOyxtoyKXiQh9m08zLB&#10;TNs77+i2D4WIEPYZKihDaDIpfV6SQd+zDXH0fqwzGKJ0hdQO7xFuajlIkpE0WHFcKLGhRUn5ZX81&#10;CtwyXQd5WS2H5+35OLZfJ33SqVKv3Xb+CSJQG/7Df+2NVvCewu+X+AP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/t53EAAAA2wAAAA8AAAAAAAAAAAAAAAAAmAIAAGRycy9k&#10;b3ducmV2LnhtbFBLBQYAAAAABAAEAPUAAACJAwAAAAA=&#10;" fillcolor="black" stroked="f"/>
                      <v:oval id="Oval 686" o:spid="_x0000_s1061" style="position:absolute;left:430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0p6sUA&#10;AADbAAAADwAAAGRycy9kb3ducmV2LnhtbESPT2sCMRTE70K/Q3iF3jTb+gddjVJEsXgQugri7bF5&#10;3V3dvCxJqttvbwShx2FmfsPMFq2pxZWcrywreO8lIIhzqysuFBz26+4YhA/IGmvLpOCPPCzmL50Z&#10;ptre+JuuWShEhLBPUUEZQpNK6fOSDPqebYij92OdwRClK6R2eItwU8uPJBlJgxXHhRIbWpaUX7Jf&#10;o8CthpsgL+vV4Lw7Hyd2e9InPVTq7bX9nIII1Ib/8LP9pRX0R/D4En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7SnqxQAAANsAAAAPAAAAAAAAAAAAAAAAAJgCAABkcnMv&#10;ZG93bnJldi54bWxQSwUGAAAAAAQABAD1AAAAigMAAAAA&#10;" fillcolor="black" stroked="f"/>
                    </v:group>
                    <v:group id="Group 688" o:spid="_x0000_s1062" style="position:absolute;left:4795;top:1419;width:3508;height:2045" coordorigin="851,1419" coordsize="3508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  <v:oval id="Oval 689" o:spid="_x0000_s1063" style="position:absolute;left:85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4YA8IA&#10;AADbAAAADwAAAGRycy9kb3ducmV2LnhtbERPz2vCMBS+D/wfwhN2m6luyqzGIqNlw4OgGwxvj+bZ&#10;1jYvJcm0++/NYbDjx/d7nQ2mE1dyvrGsYDpJQBCXVjdcKfj6LJ5eQfiArLGzTAp+yUO2GT2sMdX2&#10;xge6HkMlYgj7FBXUIfSplL6syaCf2J44cmfrDIYIXSW1w1sMN52cJclCGmw4NtTY01tNZXv8MQpc&#10;Pn8Psi3yl8v+8r20u5M+6blSj+NhuwIRaAj/4j/3h1bwHMfGL/EH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PhgDwgAAANsAAAAPAAAAAAAAAAAAAAAAAJgCAABkcnMvZG93&#10;bnJldi54bWxQSwUGAAAAAAQABAD1AAAAhwMAAAAA&#10;" fillcolor="black" stroked="f"/>
                      <v:oval id="Oval 690" o:spid="_x0000_s1064" style="position:absolute;left:1344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K9mMQA&#10;AADbAAAADwAAAGRycy9kb3ducmV2LnhtbESPQWsCMRSE74X+h/AKvWm2VouuRimiWDwIXQXx9tg8&#10;d1c3L0sSdf33jSD0OMzMN8xk1ppaXMn5yrKCj24Cgji3uuJCwW677AxB+ICssbZMCu7kYTZ9fZlg&#10;qu2Nf+mahUJECPsUFZQhNKmUPi/JoO/ahjh6R+sMhihdIbXDW4SbWvaS5EsarDgulNjQvKT8nF2M&#10;ArcYrII8Lxf90+a0H9n1QR/0QKn3t/Z7DCJQG/7Dz/aPVvA5gseX+APk9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yvZjEAAAA2wAAAA8AAAAAAAAAAAAAAAAAmAIAAGRycy9k&#10;b3ducmV2LnhtbFBLBQYAAAAABAAEAPUAAACJAwAAAAA=&#10;" fillcolor="black" stroked="f"/>
                      <v:oval id="Oval 691" o:spid="_x0000_s1065" style="position:absolute;left:85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5neMIA&#10;AADbAAAADwAAAGRycy9kb3ducmV2LnhtbERPy2rCQBTdF/yH4QrumklFi6aOIqJYuij4gJLdJXOb&#10;RDN3wsyYpH/fWRS6PJz3ajOYRnTkfG1ZwUuSgiAurK65VHC9HJ4XIHxA1thYJgU/5GGzHj2tMNO2&#10;5xN151CKGMI+QwVVCG0mpS8qMugT2xJH7ts6gyFCV0rtsI/hppHTNH2VBmuODRW2tKuouJ8fRoHb&#10;z49B3g/72e3z9rW0H7nO9VypyXjYvoEINIR/8Z/7XSuYxfXxS/wB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Tmd4wgAAANsAAAAPAAAAAAAAAAAAAAAAAJgCAABkcnMvZG93&#10;bnJldi54bWxQSwUGAAAAAAQABAD1AAAAhwMAAAAA&#10;" fillcolor="black" stroked="f"/>
                      <v:oval id="Oval 692" o:spid="_x0000_s1066" style="position:absolute;left:1837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LC48UA&#10;AADbAAAADwAAAGRycy9kb3ducmV2LnhtbESPQWvCQBSE74X+h+UJ3uomRUuNrqGUiNJDQSuIt0f2&#10;mcRk34bdVdN/3y0Uehxm5htmmQ+mEzdyvrGsIJ0kIIhLqxuuFBy+1k+vIHxA1thZJgXf5CFfPT4s&#10;MdP2zju67UMlIoR9hgrqEPpMSl/WZNBPbE8cvbN1BkOUrpLa4T3CTSefk+RFGmw4LtTY03tNZbu/&#10;GgWumG2CbNfF9PJ5Oc7tx0mf9Eyp8Wh4W4AINIT/8F97qxVMU/j9En+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AsLjxQAAANsAAAAPAAAAAAAAAAAAAAAAAJgCAABkcnMv&#10;ZG93bnJldi54bWxQSwUGAAAAAAQABAD1AAAAigMAAAAA&#10;" fillcolor="black" stroked="f"/>
                      <v:oval id="Oval 693" o:spid="_x0000_s1067" style="position:absolute;left:1837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BclMUA&#10;AADbAAAADwAAAGRycy9kb3ducmV2LnhtbESPQWvCQBSE70L/w/IKvemmQaWNrqGUSEsPgrYg3h7Z&#10;1yQm+zbsbjX+e7cgeBxm5htmmQ+mEydyvrGs4HmSgCAurW64UvDzvR6/gPABWWNnmRRcyEO+ehgt&#10;MdP2zFs67UIlIoR9hgrqEPpMSl/WZNBPbE8cvV/rDIYoXSW1w3OEm06mSTKXBhuOCzX29F5T2e7+&#10;jAJXzD6CbNfF9Lg57l/t10Ef9Eypp8fhbQEi0BDu4Vv7UyuYpvD/Jf4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0FyUxQAAANsAAAAPAAAAAAAAAAAAAAAAAJgCAABkcnMv&#10;ZG93bnJldi54bWxQSwUGAAAAAAQABAD1AAAAigMAAAAA&#10;" fillcolor="black" stroked="f"/>
                      <v:oval id="Oval 694" o:spid="_x0000_s1068" style="position:absolute;left:2330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z5D8UA&#10;AADbAAAADwAAAGRycy9kb3ducmV2LnhtbESPW2sCMRSE3wv+h3CEvmm2XoquG0VEaemDUBXEt8Pm&#10;dC9uTpYk1e2/bwpCH4eZ+YbJVp1pxI2crywreBkmIIhzqysuFJyOu8EMhA/IGhvLpOCHPKyWvacM&#10;U23v/Em3QyhEhLBPUUEZQptK6fOSDPqhbYmj92WdwRClK6R2eI9w08hRkrxKgxXHhRJb2pSUXw/f&#10;RoHbTt+CvO62k3pfn+f246IveqrUc79bL0AE6sJ/+NF+1womY/j7En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nPkPxQAAANsAAAAPAAAAAAAAAAAAAAAAAJgCAABkcnMv&#10;ZG93bnJldi54bWxQSwUGAAAAAAQABAD1AAAAigMAAAAA&#10;" fillcolor="black" stroked="f"/>
                      <v:oval id="Oval 695" o:spid="_x0000_s1069" style="position:absolute;left:85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he8UA&#10;AADbAAAADwAAAGRycy9kb3ducmV2LnhtbESPQWvCQBSE74X+h+UJ3urGEkVjNlKKovQgaAvi7ZF9&#10;JtHs27C7avrvu4VCj8PMfMPky9604k7ON5YVjEcJCOLS6oYrBV+f65cZCB+QNbaWScE3eVgWz085&#10;Zto+eE/3Q6hEhLDPUEEdQpdJ6cuaDPqR7Yijd7bOYIjSVVI7fES4aeVrkkylwYbjQo0dvddUXg83&#10;o8CtJpsgr+tVetldjnP7cdInPVFqOOjfFiAC9eE//NfeagVpCr9f4g+Q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dWF7xQAAANsAAAAPAAAAAAAAAAAAAAAAAJgCAABkcnMv&#10;ZG93bnJldi54bWxQSwUGAAAAAAQABAD1AAAAigMAAAAA&#10;" fillcolor="black" stroked="f"/>
                      <v:oval id="Oval 696" o:spid="_x0000_s1070" style="position:absolute;left:1344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nE4MUA&#10;AADbAAAADwAAAGRycy9kb3ducmV2LnhtbESPQWvCQBSE70L/w/IK3nTTYkTTbKQUpaUHwbQg3h7Z&#10;1ySafRt2V03/fbcgeBxm5hsmXw2mExdyvrWs4GmagCCurG65VvD9tZksQPiArLGzTAp+ycOqeBjl&#10;mGl75R1dylCLCGGfoYImhD6T0lcNGfRT2xNH78c6gyFKV0vt8BrhppPPSTKXBluOCw329NZQdSrP&#10;RoFbp+9Bnjbr2XF73C/t50EfdKrU+HF4fQERaAj38K39oRXMUvj/En+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OcTgxQAAANsAAAAPAAAAAAAAAAAAAAAAAJgCAABkcnMv&#10;ZG93bnJldi54bWxQSwUGAAAAAAQABAD1AAAAigMAAAAA&#10;" fillcolor="black" stroked="f"/>
                      <v:oval id="Oval 697" o:spid="_x0000_s1071" style="position:absolute;left:85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tal8UA&#10;AADbAAAADwAAAGRycy9kb3ducmV2LnhtbESPQWvCQBSE7wX/w/KE3urGolKjayglocVDQSuIt0f2&#10;mcRk34bdrab/3i0Uehxm5htmnQ2mE1dyvrGsYDpJQBCXVjdcKTh8FU8vIHxA1thZJgU/5CHbjB7W&#10;mGp74x1d96ESEcI+RQV1CH0qpS9rMugntieO3tk6gyFKV0nt8BbhppPPSbKQBhuOCzX29FZT2e6/&#10;jQKXz9+DbIt8dvm8HJd2e9InPVfqcTy8rkAEGsJ/+K/9oRXMFvD7Jf4Aub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61qXxQAAANsAAAAPAAAAAAAAAAAAAAAAAJgCAABkcnMv&#10;ZG93bnJldi54bWxQSwUGAAAAAAQABAD1AAAAigMAAAAA&#10;" fillcolor="black" stroked="f"/>
                      <v:oval id="Oval 698" o:spid="_x0000_s1072" style="position:absolute;left:1837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f/DMUA&#10;AADbAAAADwAAAGRycy9kb3ducmV2LnhtbESPT2sCMRTE7wW/Q3hCbzWraKvrRpGitHgQqoJ4e2ye&#10;+8fNy5Kkuv32plDocZiZ3zDZsjONuJHzlWUFw0ECgji3uuJCwfGweZmC8AFZY2OZFPyQh+Wi95Rh&#10;qu2dv+i2D4WIEPYpKihDaFMpfV6SQT+wLXH0LtYZDFG6QmqH9wg3jRwlyas0WHFcKLGl95Ly6/7b&#10;KHDryUeQ1816XO/q08xuz/qsJ0o997vVHESgLvyH/9qfWsH4DX6/xB8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p/8MxQAAANsAAAAPAAAAAAAAAAAAAAAAAJgCAABkcnMv&#10;ZG93bnJldi54bWxQSwUGAAAAAAQABAD1AAAAigMAAAAA&#10;" fillcolor="black" stroked="f"/>
                      <v:oval id="Oval 699" o:spid="_x0000_s1073" style="position:absolute;left:1837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hrfsIA&#10;AADbAAAADwAAAGRycy9kb3ducmV2LnhtbERPy2rCQBTdF/yH4QrumklFi6aOIqJYuij4gJLdJXOb&#10;RDN3wsyYpH/fWRS6PJz3ajOYRnTkfG1ZwUuSgiAurK65VHC9HJ4XIHxA1thYJgU/5GGzHj2tMNO2&#10;5xN151CKGMI+QwVVCG0mpS8qMugT2xJH7ts6gyFCV0rtsI/hppHTNH2VBmuODRW2tKuouJ8fRoHb&#10;z49B3g/72e3z9rW0H7nO9VypyXjYvoEINIR/8Z/7XSuYxbHxS/wB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OGt+wgAAANsAAAAPAAAAAAAAAAAAAAAAAJgCAABkcnMvZG93&#10;bnJldi54bWxQSwUGAAAAAAQABAD1AAAAhwMAAAAA&#10;" fillcolor="black" stroked="f"/>
                      <v:oval id="Oval 700" o:spid="_x0000_s1074" style="position:absolute;left:2330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TO5cMA&#10;AADbAAAADwAAAGRycy9kb3ducmV2LnhtbESPQYvCMBSE78L+h/AWvGm6oqLVKIsoyh4EdWHx9mie&#10;bbV5KUnU+u/NguBxmJlvmOm8MZW4kfOlZQVf3QQEcWZ1ybmC38OqMwLhA7LGyjIpeJCH+eyjNcVU&#10;2zvv6LYPuYgQ9ikqKEKoUyl9VpBB37U1cfRO1hkMUbpcaof3CDeV7CXJUBosOS4UWNOioOyyvxoF&#10;bjlYB3lZLfvn7flvbH+O+qgHSrU/m+8JiEBNeIdf7Y1W0B/D/5f4A+Ts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3TO5cMAAADbAAAADwAAAAAAAAAAAAAAAACYAgAAZHJzL2Rv&#10;d25yZXYueG1sUEsFBgAAAAAEAAQA9QAAAIgDAAAAAA==&#10;" fillcolor="black" stroked="f"/>
                      <v:oval id="Oval 701" o:spid="_x0000_s1075" style="position:absolute;left:2823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fxpcIA&#10;AADbAAAADwAAAGRycy9kb3ducmV2LnhtbERPz2vCMBS+C/4P4Q28abphZeuMRYbi8DCYGwxvj+at&#10;rW1eShLb7r83h4HHj+/3Oh9NK3pyvras4HGRgCAurK65VPD9tZ8/g/ABWWNrmRT8kYd8M52sMdN2&#10;4E/qT6EUMYR9hgqqELpMSl9UZNAvbEccuV/rDIYIXSm1wyGGm1Y+JclKGqw5NlTY0VtFRXO6GgVu&#10;lx6CbPa75eXj8vNij2d91qlSs4dx+woi0Bju4n/3u1aQxvXxS/wBc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l/GlwgAAANsAAAAPAAAAAAAAAAAAAAAAAJgCAABkcnMvZG93&#10;bnJldi54bWxQSwUGAAAAAAQABAD1AAAAhwMAAAAA&#10;" fillcolor="black" stroked="f"/>
                      <v:oval id="Oval 702" o:spid="_x0000_s1076" style="position:absolute;left:3316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tUPsUA&#10;AADbAAAADwAAAGRycy9kb3ducmV2LnhtbESPQWvCQBSE74L/YXlCb7qxNFKjq5SS0NKDUFsQb4/s&#10;M4lm34bdrcZ/7xYEj8PMfMMs171pxZmcbywrmE4SEMSl1Q1XCn5/ivErCB+QNbaWScGVPKxXw8ES&#10;M20v/E3nbahEhLDPUEEdQpdJ6cuaDPqJ7Yijd7DOYIjSVVI7vES4aeVzksykwYbjQo0dvddUnrZ/&#10;RoHL048gT0X+ctwcd3P7tdd7nSr1NOrfFiAC9eERvrc/tYJ0Cv9f4g+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21Q+xQAAANsAAAAPAAAAAAAAAAAAAAAAAJgCAABkcnMv&#10;ZG93bnJldi54bWxQSwUGAAAAAAQABAD1AAAAigMAAAAA&#10;" fillcolor="black" stroked="f"/>
                      <v:oval id="Oval 703" o:spid="_x0000_s1077" style="position:absolute;left:2823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nKScUA&#10;AADbAAAADwAAAGRycy9kb3ducmV2LnhtbESPQWvCQBSE70L/w/IKvemm0oim2UgpitKDYFoQb4/s&#10;axLNvg27W03/fbcgeBxm5hsmXw6mExdyvrWs4HmSgCCurG65VvD1uR7PQfiArLGzTAp+ycOyeBjl&#10;mGl75T1dylCLCGGfoYImhD6T0lcNGfQT2xNH79s6gyFKV0vt8BrhppPTJJlJgy3HhQZ7em+oOpc/&#10;RoFbpZsgz+vVy2l3Oizsx1EfdarU0+Pw9goi0BDu4Vt7qxWkU/j/En+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CcpJxQAAANsAAAAPAAAAAAAAAAAAAAAAAJgCAABkcnMv&#10;ZG93bnJldi54bWxQSwUGAAAAAAQABAD1AAAAigMAAAAA&#10;" fillcolor="black" stroked="f"/>
                      <v:oval id="Oval 704" o:spid="_x0000_s1078" style="position:absolute;left:380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Vv0sQA&#10;AADbAAAADwAAAGRycy9kb3ducmV2LnhtbESPQWsCMRSE7wX/Q3hCbzWrdaVujSKiKD0IakG8PTav&#10;u6ublyWJuv57Uyj0OMzMN8xk1ppa3Mj5yrKCfi8BQZxbXXGh4PuwevsA4QOyxtoyKXiQh9m08zLB&#10;TNs77+i2D4WIEPYZKihDaDIpfV6SQd+zDXH0fqwzGKJ0hdQO7xFuajlIkpE0WHFcKLGhRUn5ZX81&#10;CtwyXQd5WS2H5+35OLZfJ33SqVKv3Xb+CSJQG/7Df+2NVpC+w++X+AP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Fb9LEAAAA2wAAAA8AAAAAAAAAAAAAAAAAmAIAAGRycy9k&#10;b3ducmV2LnhtbFBLBQYAAAAABAAEAPUAAACJAwAAAAA=&#10;" fillcolor="black" stroked="f"/>
                      <v:oval id="Oval 705" o:spid="_x0000_s1079" style="position:absolute;left:380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z3psUA&#10;AADbAAAADwAAAGRycy9kb3ducmV2LnhtbESPQWvCQBSE70L/w/IK3nTTYkTTbKQUpaUHwbQg3h7Z&#10;1ySafRt2V03/fbcgeBxm5hsmXw2mExdyvrWs4GmagCCurG65VvD9tZksQPiArLGzTAp+ycOqeBjl&#10;mGl75R1dylCLCGGfoYImhD6T0lcNGfRT2xNH78c6gyFKV0vt8BrhppPPSTKXBluOCw329NZQdSrP&#10;RoFbp+9Bnjbr2XF73C/t50EfdKrU+HF4fQERaAj38K39oRWkM/j/En+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rPemxQAAANsAAAAPAAAAAAAAAAAAAAAAAJgCAABkcnMv&#10;ZG93bnJldi54bWxQSwUGAAAAAAQABAD1AAAAigMAAAAA&#10;" fillcolor="black" stroked="f"/>
                      <v:oval id="Oval 706" o:spid="_x0000_s1080" style="position:absolute;left:430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BSPcUA&#10;AADbAAAADwAAAGRycy9kb3ducmV2LnhtbESPQWvCQBSE70L/w/IKvemmpZE2uoZSIkoPgmlBvD2y&#10;r0k0+zbsbjX+e7cgeBxm5htmng+mEydyvrWs4HmSgCCurG65VvDzvRy/gfABWWNnmRRcyEO+eBjN&#10;MdP2zFs6laEWEcI+QwVNCH0mpa8aMugntieO3q91BkOUrpba4TnCTSdfkmQqDbYcFxrs6bOh6lj+&#10;GQWuSFdBHpfF62Fz2L3br73e61Spp8fhYwYi0BDu4Vt7rRWkK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4FI9xQAAANsAAAAPAAAAAAAAAAAAAAAAAJgCAABkcnMv&#10;ZG93bnJldi54bWxQSwUGAAAAAAQABAD1AAAAigMAAAAA&#10;" fillcolor="black" stroked="f"/>
                      <v:oval id="Oval 707" o:spid="_x0000_s1081" style="position:absolute;left:2823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LMSsUA&#10;AADbAAAADwAAAGRycy9kb3ducmV2LnhtbESPQWvCQBSE70L/w/IK3nTTYqSmrqGUSKUHoWlBvD2y&#10;r0k0+zbsbjX++64geBxm5htmmQ+mEydyvrWs4GmagCCurG65VvDzvZ68gPABWWNnmRRcyEO+ehgt&#10;MdP2zF90KkMtIoR9hgqaEPpMSl81ZNBPbU8cvV/rDIYoXS21w3OEm04+J8lcGmw5LjTY03tD1bH8&#10;MwpckX4EeVwXs8P2sFvYz73e61Sp8ePw9goi0BDu4Vt7oxWkc7h+iT9Ar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MsxKxQAAANsAAAAPAAAAAAAAAAAAAAAAAJgCAABkcnMv&#10;ZG93bnJldi54bWxQSwUGAAAAAAQABAD1AAAAigMAAAAA&#10;" fillcolor="black" stroked="f"/>
                      <v:oval id="Oval 708" o:spid="_x0000_s1082" style="position:absolute;left:3316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5p0cQA&#10;AADbAAAADwAAAGRycy9kb3ducmV2LnhtbESPQWsCMRSE7wX/Q3hCbzWrdGvdGkVEUTwIakG8PTav&#10;u6ublyWJuv57Uyj0OMzMN8x42ppa3Mj5yrKCfi8BQZxbXXGh4PuwfPsE4QOyxtoyKXiQh+mk8zLG&#10;TNs77+i2D4WIEPYZKihDaDIpfV6SQd+zDXH0fqwzGKJ0hdQO7xFuajlIkg9psOK4UGJD85Lyy/5q&#10;FLhFugrysly8n7fn48huTvqkU6Veu+3sC0SgNvyH/9prrSAdwu+X+APk5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+adHEAAAA2wAAAA8AAAAAAAAAAAAAAAAAmAIAAGRycy9k&#10;b3ducmV2LnhtbFBLBQYAAAAABAAEAPUAAACJAwAAAAA=&#10;" fillcolor="black" stroked="f"/>
                      <v:oval id="Oval 709" o:spid="_x0000_s1083" style="position:absolute;left:2823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H9o8IA&#10;AADbAAAADwAAAGRycy9kb3ducmV2LnhtbERPz2vCMBS+C/4P4Q28abphZeuMRYbi8DCYGwxvj+at&#10;rW1eShLb7r83h4HHj+/3Oh9NK3pyvras4HGRgCAurK65VPD9tZ8/g/ABWWNrmRT8kYd8M52sMdN2&#10;4E/qT6EUMYR9hgqqELpMSl9UZNAvbEccuV/rDIYIXSm1wyGGm1Y+JclKGqw5NlTY0VtFRXO6GgVu&#10;lx6CbPa75eXj8vNij2d91qlSs4dx+woi0Bju4n/3u1aQxrHxS/wBc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4f2jwgAAANsAAAAPAAAAAAAAAAAAAAAAAJgCAABkcnMvZG93&#10;bnJldi54bWxQSwUGAAAAAAQABAD1AAAAhwMAAAAA&#10;" fillcolor="black" stroked="f"/>
                      <v:oval id="Oval 710" o:spid="_x0000_s1084" style="position:absolute;left:380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1YOMQA&#10;AADbAAAADwAAAGRycy9kb3ducmV2LnhtbESPQWvCQBSE7wX/w/IEb7ppaYpGVxFRWjwUTAvi7ZF9&#10;TaLZt2F31fjvXUHocZiZb5jZojONuJDztWUFr6MEBHFhdc2lgt+fzXAMwgdkjY1lUnAjD4t572WG&#10;mbZX3tElD6WIEPYZKqhCaDMpfVGRQT+yLXH0/qwzGKJ0pdQOrxFuGvmWJB/SYM1xocKWVhUVp/xs&#10;FLh1+hnkabN+P34f9xO7PeiDTpUa9LvlFESgLvyHn+0vrSCdwONL/A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tWDjEAAAA2wAAAA8AAAAAAAAAAAAAAAAAmAIAAGRycy9k&#10;b3ducmV2LnhtbFBLBQYAAAAABAAEAPUAAACJAwAAAAA=&#10;" fillcolor="black" stroked="f"/>
                      <v:oval id="Oval 711" o:spid="_x0000_s1085" style="position:absolute;left:380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s7GMIA&#10;AADbAAAADwAAAGRycy9kb3ducmV2LnhtbERPz2vCMBS+D/wfwhN2s6ljylaNRaSysYNgN5DeHs2z&#10;rTYvJcm0+++Xw2DHj+/3Oh9NL27kfGdZwTxJQRDXVnfcKPj63M9eQPiArLG3TAp+yEO+mTysMdP2&#10;zke6laERMYR9hgraEIZMSl+3ZNAndiCO3Nk6gyFC10jt8B7DTS+f0nQpDXYcG1ocaNdSfS2/jQJX&#10;LN6CvO6L58vhcnq1H5Wu9EKpx+m4XYEINIZ/8Z/7XStYxvXxS/w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+zsYwgAAANsAAAAPAAAAAAAAAAAAAAAAAJgCAABkcnMvZG93&#10;bnJldi54bWxQSwUGAAAAAAQABAD1AAAAhwMAAAAA&#10;" fillcolor="black" stroked="f"/>
                      <v:oval id="Oval 712" o:spid="_x0000_s1086" style="position:absolute;left:430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eeg8QA&#10;AADbAAAADwAAAGRycy9kb3ducmV2LnhtbESPT4vCMBTE7wt+h/AEb5q6qGg1iiyKi4cF/4B4ezTP&#10;ttq8lCRq99ubBWGPw8z8hpktGlOJBzlfWlbQ7yUgiDOrS84VHA/r7hiED8gaK8uk4Jc8LOatjxmm&#10;2j55R499yEWEsE9RQRFCnUrps4IM+p6tiaN3sc5giNLlUjt8Rrip5GeSjKTBkuNCgTV9FZTd9nej&#10;wK2GmyBv69Xg+nM9Tez2rM96qFSn3SynIAI14T/8bn9rBaM+/H2JP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3noPEAAAA2wAAAA8AAAAAAAAAAAAAAAAAmAIAAGRycy9k&#10;b3ducmV2LnhtbFBLBQYAAAAABAAEAPUAAACJAwAAAAA=&#10;" fillcolor="black" stroked="f"/>
                      <v:oval id="Oval 713" o:spid="_x0000_s1087" style="position:absolute;left:1344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UA9MUA&#10;AADbAAAADwAAAGRycy9kb3ducmV2LnhtbESPQWvCQBSE7wX/w/KE3urGUKVG11BKpMVDQSuIt0f2&#10;mcRk34bdrab/3i0Uehxm5htmlQ+mE1dyvrGsYDpJQBCXVjdcKTh8bZ5eQPiArLGzTAp+yEO+Hj2s&#10;MNP2xju67kMlIoR9hgrqEPpMSl/WZNBPbE8cvbN1BkOUrpLa4S3CTSfTJJlLgw3HhRp7equpbPff&#10;RoErZu9Btpvi+fJ5OS7s9qRPeqbU43h4XYIINIT/8F/7QyuYp/D7Jf4Au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ZQD0xQAAANsAAAAPAAAAAAAAAAAAAAAAAJgCAABkcnMv&#10;ZG93bnJldi54bWxQSwUGAAAAAAQABAD1AAAAigMAAAAA&#10;" fillcolor="black" stroked="f"/>
                      <v:oval id="Oval 714" o:spid="_x0000_s1088" style="position:absolute;left:2330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mlb8UA&#10;AADbAAAADwAAAGRycy9kb3ducmV2LnhtbESPT2sCMRTE70K/Q3iF3jTb+gddjVJEsXgQugri7bF5&#10;3V3dvCxJqttvbwShx2FmfsPMFq2pxZWcrywreO8lIIhzqysuFBz26+4YhA/IGmvLpOCPPCzmL50Z&#10;ptre+JuuWShEhLBPUUEZQpNK6fOSDPqebYij92OdwRClK6R2eItwU8uPJBlJgxXHhRIbWpaUX7Jf&#10;o8CthpsgL+vV4Lw7Hyd2e9InPVTq7bX9nIII1Ib/8LP9pRWM+vD4En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KaVvxQAAANsAAAAPAAAAAAAAAAAAAAAAAJgCAABkcnMv&#10;ZG93bnJldi54bWxQSwUGAAAAAAQABAD1AAAAigMAAAAA&#10;" fillcolor="black" stroked="f"/>
                      <v:oval id="Oval 715" o:spid="_x0000_s1089" style="position:absolute;left:1344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A9G8UA&#10;AADbAAAADwAAAGRycy9kb3ducmV2LnhtbESPQWvCQBSE7wX/w/KE3urGolKjayglocVDQSuIt0f2&#10;mcRk34bdrab/3i0Uehxm5htmnQ2mE1dyvrGsYDpJQBCXVjdcKTh8FU8vIHxA1thZJgU/5CHbjB7W&#10;mGp74x1d96ESEcI+RQV1CH0qpS9rMugntieO3tk6gyFKV0nt8BbhppPPSbKQBhuOCzX29FZT2e6/&#10;jQKXz9+DbIt8dvm8HJd2e9InPVfqcTy8rkAEGsJ/+K/9oRUsZvD7Jf4Aub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wD0bxQAAANsAAAAPAAAAAAAAAAAAAAAAAJgCAABkcnMv&#10;ZG93bnJldi54bWxQSwUGAAAAAAQABAD1AAAAigMAAAAA&#10;" fillcolor="black" stroked="f"/>
                      <v:oval id="Oval 716" o:spid="_x0000_s1090" style="position:absolute;left:3316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yYgMUA&#10;AADbAAAADwAAAGRycy9kb3ducmV2LnhtbESPQWvCQBSE70L/w/IK3nTTYqSmrqGUSKUHoWlBvD2y&#10;r0k0+zbsbjX++64geBxm5htmmQ+mEydyvrWs4GmagCCurG65VvDzvZ68gPABWWNnmRRcyEO+ehgt&#10;MdP2zF90KkMtIoR9hgqaEPpMSl81ZNBPbU8cvV/rDIYoXS21w3OEm04+J8lcGmw5LjTY03tD1bH8&#10;MwpckX4EeVwXs8P2sFvYz73e61Sp8ePw9goi0BDu4Vt7oxXMU7h+iT9Ar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jJiAxQAAANsAAAAPAAAAAAAAAAAAAAAAAJgCAABkcnMv&#10;ZG93bnJldi54bWxQSwUGAAAAAAQABAD1AAAAigMAAAAA&#10;" fillcolor="black" stroked="f"/>
                      <v:oval id="Oval 717" o:spid="_x0000_s1091" style="position:absolute;left:2330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4G98QA&#10;AADbAAAADwAAAGRycy9kb3ducmV2LnhtbESPQWvCQBSE74L/YXmF3uqmpQZNXUWKYvEgGAXx9si+&#10;JtHs27C7avrvXaHgcZiZb5jJrDONuJLztWUF74MEBHFhdc2lgv1u+TYC4QOyxsYyKfgjD7NpvzfB&#10;TNsbb+mah1JECPsMFVQhtJmUvqjIoB/Yljh6v9YZDFG6UmqHtwg3jfxIklQarDkuVNjSd0XFOb8Y&#10;BW4xXAV5Xi4+T5vTYWzXR33UQ6VeX7r5F4hAXXiG/9s/WkGawuNL/AFye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eBvfEAAAA2wAAAA8AAAAAAAAAAAAAAAAAmAIAAGRycy9k&#10;b3ducmV2LnhtbFBLBQYAAAAABAAEAPUAAACJAwAAAAA=&#10;" fillcolor="black" stroked="f"/>
                      <v:oval id="Oval 718" o:spid="_x0000_s1092" style="position:absolute;left:430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KjbMUA&#10;AADbAAAADwAAAGRycy9kb3ducmV2LnhtbESPT2sCMRTE7wW/Q3hCb5qtqNV1o4goLT0IVUG8PTav&#10;+8fNy5Kkuv32TUHocZiZ3zDZqjONuJHzlWUFL8MEBHFudcWFgtNxN5iB8AFZY2OZFPyQh9Wy95Rh&#10;qu2dP+l2CIWIEPYpKihDaFMpfV6SQT+0LXH0vqwzGKJ0hdQO7xFuGjlKkqk0WHFcKLGlTUn59fBt&#10;FLjt5C3I6247rvf1eW4/LvqiJ0o997v1AkSgLvyHH+13rWD6Cn9f4g+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EqNsxQAAANsAAAAPAAAAAAAAAAAAAAAAAJgCAABkcnMv&#10;ZG93bnJldi54bWxQSwUGAAAAAAQABAD1AAAAigMAAAAA&#10;" fillcolor="black" stroked="f"/>
                      <v:oval id="Oval 719" o:spid="_x0000_s1093" style="position:absolute;left:3316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03HsIA&#10;AADbAAAADwAAAGRycy9kb3ducmV2LnhtbERPz2vCMBS+D/wfwhN2s6ljylaNRaSysYNgN5DeHs2z&#10;rTYvJcm0+++Xw2DHj+/3Oh9NL27kfGdZwTxJQRDXVnfcKPj63M9eQPiArLG3TAp+yEO+mTysMdP2&#10;zke6laERMYR9hgraEIZMSl+3ZNAndiCO3Nk6gyFC10jt8B7DTS+f0nQpDXYcG1ocaNdSfS2/jQJX&#10;LN6CvO6L58vhcnq1H5Wu9EKpx+m4XYEINIZ/8Z/7XStYxrHxS/w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jTcewgAAANsAAAAPAAAAAAAAAAAAAAAAAJgCAABkcnMvZG93&#10;bnJldi54bWxQSwUGAAAAAAQABAD1AAAAhwMAAAAA&#10;" fillcolor="black" stroked="f"/>
                      <v:oval id="Oval 720" o:spid="_x0000_s1094" style="position:absolute;left:430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GShcQA&#10;AADbAAAADwAAAGRycy9kb3ducmV2LnhtbESPT4vCMBTE7wt+h/AEb5q6qGg1iiyKi4cF/4B4ezTP&#10;ttq8lCRq99ubBWGPw8z8hpktGlOJBzlfWlbQ7yUgiDOrS84VHA/r7hiED8gaK8uk4Jc8LOatjxmm&#10;2j55R499yEWEsE9RQRFCnUrps4IM+p6tiaN3sc5giNLlUjt8Rrip5GeSjKTBkuNCgTV9FZTd9nej&#10;wK2GmyBv69Xg+nM9Tez2rM96qFSn3SynIAI14T/8bn9rBaMJ/H2JP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BkoXEAAAA2wAAAA8AAAAAAAAAAAAAAAAAmAIAAGRycy9k&#10;b3ducmV2LnhtbFBLBQYAAAAABAAEAPUAAACJAwAAAAA=&#10;" fillcolor="black" stroked="f"/>
                    </v:group>
                    <v:group id="Group 755" o:spid="_x0000_s1095" style="position:absolute;left:8739;top:1419;width:2029;height:2045" coordorigin="8739,1419" coordsize="2029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    <v:oval id="Oval 722" o:spid="_x0000_s1096" style="position:absolute;left:873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4IXsUA&#10;AADbAAAADwAAAGRycy9kb3ducmV2LnhtbESPT2sCMRTE74LfIbyCt5pV/NNujSKitHgQ3Ari7bF5&#10;3V3dvCxJqttvb4SCx2FmfsPMFq2pxZWcrywrGPQTEMS51RUXCg7fm9c3ED4ga6wtk4I/8rCYdzsz&#10;TLW98Z6uWShEhLBPUUEZQpNK6fOSDPq+bYij92OdwRClK6R2eItwU8thkkykwYrjQokNrUrKL9mv&#10;UeDW488gL5v16Lw7H9/t9qRPeqxU76VdfoAI1IZn+L/9pRVMB/D4En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bghexQAAANsAAAAPAAAAAAAAAAAAAAAAAJgCAABkcnMv&#10;ZG93bnJldi54bWxQSwUGAAAAAAQABAD1AAAAigMAAAAA&#10;" fillcolor="black" stroked="f"/>
                      <v:oval id="Oval 723" o:spid="_x0000_s1097" style="position:absolute;left:923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yWKcUA&#10;AADbAAAADwAAAGRycy9kb3ducmV2LnhtbESPT2sCMRTE7wW/Q3hCbzWr1FbXjSKitHgQqoJ4e2ye&#10;+8fNy5Kkuv32plDocZiZ3zDZojONuJHzlWUFw0ECgji3uuJCwfGweZmA8AFZY2OZFPyQh8W895Rh&#10;qu2dv+i2D4WIEPYpKihDaFMpfV6SQT+wLXH0LtYZDFG6QmqH9wg3jRwlyZs0WHFcKLGlVUn5df9t&#10;FLj1+CPI62b9Wu/q09Ruz/qsx0o997vlDESgLvyH/9qfWsH7CH6/xB8g5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vJYpxQAAANsAAAAPAAAAAAAAAAAAAAAAAJgCAABkcnMv&#10;ZG93bnJldi54bWxQSwUGAAAAAAQABAD1AAAAigMAAAAA&#10;" fillcolor="black" stroked="f"/>
                      <v:oval id="Oval 724" o:spid="_x0000_s1098" style="position:absolute;left:873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AzssUA&#10;AADbAAAADwAAAGRycy9kb3ducmV2LnhtbESPT2sCMRTE74LfITzBW81qa9XVKFKUFg8F/4B4e2ye&#10;u6ublyWJuv32TaHgcZiZ3zCzRWMqcSfnS8sK+r0EBHFmdcm5gsN+/TIG4QOyxsoyKfghD4t5uzXD&#10;VNsHb+m+C7mIEPYpKihCqFMpfVaQQd+zNXH0ztYZDFG6XGqHjwg3lRwkybs0WHJcKLCmj4Ky6+5m&#10;FLjV8DPI63r1dvm+HCd2c9InPVSq22mWUxCBmvAM/7e/tILRK/x9iT9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8DOyxQAAANsAAAAPAAAAAAAAAAAAAAAAAJgCAABkcnMv&#10;ZG93bnJldi54bWxQSwUGAAAAAAQABAD1AAAAigMAAAAA&#10;" fillcolor="black" stroked="f"/>
                      <v:oval id="Oval 725" o:spid="_x0000_s1099" style="position:absolute;left:9725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rxsUA&#10;AADbAAAADwAAAGRycy9kb3ducmV2LnhtbESPT2sCMRTE7wW/Q3hCbzWraKvrRpGitHgQqoJ4e2ye&#10;+8fNy5Kkuv32plDocZiZ3zDZsjONuJHzlWUFw0ECgji3uuJCwfGweZmC8AFZY2OZFPyQh+Wi95Rh&#10;qu2dv+i2D4WIEPYpKihDaFMpfV6SQT+wLXH0LtYZDFG6QmqH9wg3jRwlyas0WHFcKLGl95Ly6/7b&#10;KHDryUeQ1816XO/q08xuz/qsJ0o997vVHESgLvyH/9qfWsHbGH6/xB8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GavGxQAAANsAAAAPAAAAAAAAAAAAAAAAAJgCAABkcnMv&#10;ZG93bnJldi54bWxQSwUGAAAAAAQABAD1AAAAigMAAAAA&#10;" fillcolor="black" stroked="f"/>
                      <v:oval id="Oval 726" o:spid="_x0000_s1100" style="position:absolute;left:9725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UOXcQA&#10;AADbAAAADwAAAGRycy9kb3ducmV2LnhtbESPQWsCMRSE7wX/Q3hCbzWrdGvdGkVEUTwIakG8PTav&#10;u6ublyWJuv57Uyj0OMzMN8x42ppa3Mj5yrKCfi8BQZxbXXGh4PuwfPsE4QOyxtoyKXiQh+mk8zLG&#10;TNs77+i2D4WIEPYZKihDaDIpfV6SQd+zDXH0fqwzGKJ0hdQO7xFuajlIkg9psOK4UGJD85Lyy/5q&#10;FLhFugrysly8n7fn48huTvqkU6Veu+3sC0SgNvyH/9prrWCYwu+X+APk5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VDl3EAAAA2wAAAA8AAAAAAAAAAAAAAAAAmAIAAGRycy9k&#10;b3ducmV2LnhtbFBLBQYAAAAABAAEAPUAAACJAwAAAAA=&#10;" fillcolor="black" stroked="f"/>
                      <v:oval id="Oval 727" o:spid="_x0000_s1101" style="position:absolute;left:10218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QKsUA&#10;AADbAAAADwAAAGRycy9kb3ducmV2LnhtbESPT2sCMRTE7wW/Q3hCb5qtqNV1o4goLT0IVUG8PTav&#10;+8fNy5Kkuv32TUHocZiZ3zDZqjONuJHzlWUFL8MEBHFudcWFgtNxN5iB8AFZY2OZFPyQh9Wy95Rh&#10;qu2dP+l2CIWIEPYpKihDaFMpfV6SQT+0LXH0vqwzGKJ0hdQO7xFuGjlKkqk0WHFcKLGlTUn59fBt&#10;FLjt5C3I6247rvf1eW4/LvqiJ0o997v1AkSgLvyHH+13reB1Cn9f4g+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h5AqxQAAANsAAAAPAAAAAAAAAAAAAAAAAJgCAABkcnMv&#10;ZG93bnJldi54bWxQSwUGAAAAAAQABAD1AAAAigMAAAAA&#10;" fillcolor="black" stroked="f"/>
                      <v:oval id="Oval 728" o:spid="_x0000_s1102" style="position:absolute;left:873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s1scUA&#10;AADbAAAADwAAAGRycy9kb3ducmV2LnhtbESPW2sCMRSE3wv+h3CEvtVsxeu6UUSUlj4IVUF8O2xO&#10;9+LmZElS3f77piD0cZiZb5hs1ZlG3Mj5yrKC10ECgji3uuJCwem4e5mB8AFZY2OZFPyQh9Wy95Rh&#10;qu2dP+l2CIWIEPYpKihDaFMpfV6SQT+wLXH0vqwzGKJ0hdQO7xFuGjlMkok0WHFcKLGlTUn59fBt&#10;FLjt+C3I6247qvf1eW4/Lvqix0o997v1AkSgLvyHH+13rWA6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yzWxxQAAANsAAAAPAAAAAAAAAAAAAAAAAJgCAABkcnMv&#10;ZG93bnJldi54bWxQSwUGAAAAAAQABAD1AAAAigMAAAAA&#10;" fillcolor="black" stroked="f"/>
                      <v:oval id="Oval 729" o:spid="_x0000_s1103" style="position:absolute;left:923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Shw8IA&#10;AADbAAAADwAAAGRycy9kb3ducmV2LnhtbERPz2vCMBS+D/wfwhN2m6ky56zGIqNlsoOgGwxvj+bZ&#10;1jYvJcm0++/NYbDjx/d7nQ2mE1dyvrGsYDpJQBCXVjdcKfj6LJ5eQfiArLGzTAp+yUO2GT2sMdX2&#10;xge6HkMlYgj7FBXUIfSplL6syaCf2J44cmfrDIYIXSW1w1sMN52cJcmLNNhwbKixp7eayvb4YxS4&#10;fP4eZFvkz5f95XtpP076pOdKPY6H7QpEoCH8i//cO61gEcfGL/EH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VKHDwgAAANsAAAAPAAAAAAAAAAAAAAAAAJgCAABkcnMvZG93&#10;bnJldi54bWxQSwUGAAAAAAQABAD1AAAAhwMAAAAA&#10;" fillcolor="black" stroked="f"/>
                      <v:oval id="Oval 730" o:spid="_x0000_s1104" style="position:absolute;left:873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gEWMUA&#10;AADbAAAADwAAAGRycy9kb3ducmV2LnhtbESPQWvCQBSE70L/w/KE3urGUluNWaUUpdKD0ChIbo/s&#10;M4lm34bdrcZ/3y0UPA4z8w2TLXvTigs531hWMB4lIIhLqxuuFOx366cpCB+QNbaWScGNPCwXD4MM&#10;U22v/E2XPFQiQtinqKAOoUul9GVNBv3IdsTRO1pnMETpKqkdXiPctPI5SV6lwYbjQo0dfdRUnvMf&#10;o8CtJp9Bnterl9P2dJjZr0IXeqLU47B/n4MI1Id7+L+90QreZvD3Jf4A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GARYxQAAANsAAAAPAAAAAAAAAAAAAAAAAJgCAABkcnMv&#10;ZG93bnJldi54bWxQSwUGAAAAAAQABAD1AAAAigMAAAAA&#10;" fillcolor="black" stroked="f"/>
                      <v:oval id="Oval 731" o:spid="_x0000_s1105" style="position:absolute;left:9725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fd4sIA&#10;AADbAAAADwAAAGRycy9kb3ducmV2LnhtbERPz2vCMBS+D/wfwhN2W1PHFFeNRaSysYOwbiC9PZpn&#10;W21eSpJp998vh4HHj+/3Oh9NL67kfGdZwSxJQRDXVnfcKPj+2j8tQfiArLG3TAp+yUO+mTysMdP2&#10;xp90LUMjYgj7DBW0IQyZlL5uyaBP7EAcuZN1BkOErpHa4S2Gm14+p+lCGuw4NrQ40K6l+lL+GAWu&#10;mL8FedkXL+fD+fhqPypd6blSj9NxuwIRaAx38b/7XStYxvXxS/wB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993iwgAAANsAAAAPAAAAAAAAAAAAAAAAAJgCAABkcnMvZG93&#10;bnJldi54bWxQSwUGAAAAAAQABAD1AAAAhwMAAAAA&#10;" fillcolor="black" stroked="f"/>
                      <v:oval id="Oval 732" o:spid="_x0000_s1106" style="position:absolute;left:9725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t4ecQA&#10;AADbAAAADwAAAGRycy9kb3ducmV2LnhtbESPT4vCMBTE7wt+h/AEb2vqoqLVKLIoLh4W/APi7dE8&#10;22rzUpKo3W9vFgSPw8z8hpnOG1OJOzlfWlbQ6yYgiDOrS84VHParzxEIH5A1VpZJwR95mM9aH1NM&#10;tX3wlu67kIsIYZ+igiKEOpXSZwUZ9F1bE0fvbJ3BEKXLpXb4iHBTya8kGUqDJceFAmv6Lii77m5G&#10;gVsO1kFeV8v+5fdyHNvNSZ/0QKlOu1lMQARqwjv8av9oBaMe/H+JP0DO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7eHnEAAAA2wAAAA8AAAAAAAAAAAAAAAAAmAIAAGRycy9k&#10;b3ducmV2LnhtbFBLBQYAAAAABAAEAPUAAACJAwAAAAA=&#10;" fillcolor="black" stroked="f"/>
                      <v:oval id="Oval 733" o:spid="_x0000_s1107" style="position:absolute;left:10218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nmDsUA&#10;AADbAAAADwAAAGRycy9kb3ducmV2LnhtbESPQWvCQBSE7wX/w/KE3urGUItG11BKpMVDoVYQb4/s&#10;M4nJvg27W03/vVsoeBxm5htmlQ+mExdyvrGsYDpJQBCXVjdcKdh/b57mIHxA1thZJgW/5CFfjx5W&#10;mGl75S+67EIlIoR9hgrqEPpMSl/WZNBPbE8cvZN1BkOUrpLa4TXCTSfTJHmRBhuOCzX29FZT2e5+&#10;jAJXzN6DbDfF8/nzfFjY7VEf9Uypx/HwugQRaAj38H/7QyuYp/D3Jf4A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aeYOxQAAANsAAAAPAAAAAAAAAAAAAAAAAJgCAABkcnMv&#10;ZG93bnJldi54bWxQSwUGAAAAAAQABAD1AAAAigMAAAAA&#10;" fillcolor="black" stroked="f"/>
                      <v:oval id="Oval 734" o:spid="_x0000_s1108" style="position:absolute;left:1071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VDlcQA&#10;AADbAAAADwAAAGRycy9kb3ducmV2LnhtbESPQWsCMRSE74X+h/AKvWm2VouuRimiWDwIXQXx9tg8&#10;d1c3L0sSdf33jSD0OMzMN8xk1ppaXMn5yrKCj24Cgji3uuJCwW677AxB+ICssbZMCu7kYTZ9fZlg&#10;qu2Nf+mahUJECPsUFZQhNKmUPi/JoO/ahjh6R+sMhihdIbXDW4SbWvaS5EsarDgulNjQvKT8nF2M&#10;ArcYrII8Lxf90+a0H9n1QR/0QKn3t/Z7DCJQG/7Dz/aPVjD8hMeX+APk9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lQ5XEAAAA2wAAAA8AAAAAAAAAAAAAAAAAmAIAAGRycy9k&#10;b3ducmV2LnhtbFBLBQYAAAAABAAEAPUAAACJAwAAAAA=&#10;" fillcolor="black" stroked="f"/>
                      <v:oval id="Oval 736" o:spid="_x0000_s1109" style="position:absolute;left:1071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zb4cUA&#10;AADbAAAADwAAAGRycy9kb3ducmV2LnhtbESPQWvCQBSE7wX/w/KE3urGokWjayglocVDoVYQb4/s&#10;M4nJvg27W03/vVsoeBxm5htmnQ2mExdyvrGsYDpJQBCXVjdcKdh/F08LED4ga+wsk4Jf8pBtRg9r&#10;TLW98hdddqESEcI+RQV1CH0qpS9rMugntieO3sk6gyFKV0nt8BrhppPPSfIiDTYcF2rs6a2mst39&#10;GAUun78H2Rb57Px5Pizt9qiPeq7U43h4XYEINIR7+L/9oRUsZvD3Jf4A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zNvhxQAAANsAAAAPAAAAAAAAAAAAAAAAAJgCAABkcnMv&#10;ZG93bnJldi54bWxQSwUGAAAAAAQABAD1AAAAigMAAAAA&#10;" fillcolor="black" stroked="f"/>
                      <v:oval id="Oval 740" o:spid="_x0000_s1110" style="position:absolute;left:1071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B+esUA&#10;AADbAAAADwAAAGRycy9kb3ducmV2LnhtbESPQWvCQBSE70L/w/IK3nTTYkRT11BKpNKD0LQg3h7Z&#10;1ySafRt2txr/fVcQehxm5htmlQ+mE2dyvrWs4GmagCCurG65VvD9tZksQPiArLGzTAqu5CFfP4xW&#10;mGl74U86l6EWEcI+QwVNCH0mpa8aMuintieO3o91BkOUrpba4SXCTSefk2QuDbYcFxrs6a2h6lT+&#10;GgWuSN+DPG2K2XF33C/tx0EfdKrU+HF4fQERaAj/4Xt7qxUsUrh9iT9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gH56xQAAANsAAAAPAAAAAAAAAAAAAAAAAJgCAABkcnMv&#10;ZG93bnJldi54bWxQSwUGAAAAAAQABAD1AAAAigMAAAAA&#10;" fillcolor="black" stroked="f"/>
                      <v:oval id="Oval 742" o:spid="_x0000_s1111" style="position:absolute;left:1071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LgDcUA&#10;AADbAAAADwAAAGRycy9kb3ducmV2LnhtbESPQWvCQBSE74X+h+UVequbioqNrkEkQemhoBbE2yP7&#10;msRk34bdrab/vlsoeBxm5htmmQ2mE1dyvrGs4HWUgCAurW64UvB5LF7mIHxA1thZJgU/5CFbPT4s&#10;MdX2xnu6HkIlIoR9igrqEPpUSl/WZNCPbE8cvS/rDIYoXSW1w1uEm06Ok2QmDTYcF2rsaVNT2R6+&#10;jQKXT7dBtkU+uXxcTm/2/azPeqrU89OwXoAINIR7+L+90wrmM/j7En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UuANxQAAANsAAAAPAAAAAAAAAAAAAAAAAJgCAABkcnMv&#10;ZG93bnJldi54bWxQSwUGAAAAAAQABAD1AAAAigMAAAAA&#10;" fillcolor="black" stroked="f"/>
                      <v:oval id="Oval 746" o:spid="_x0000_s1112" style="position:absolute;left:923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5FlsQA&#10;AADbAAAADwAAAGRycy9kb3ducmV2LnhtbESPQWsCMRSE70L/Q3hCb5pVqtWtUYooSg9CtwXx9ti8&#10;7q5uXpYk6vrvG0HwOMzMN8xs0ZpaXMj5yrKCQT8BQZxbXXGh4Pdn3ZuA8AFZY22ZFNzIw2L+0plh&#10;qu2Vv+mShUJECPsUFZQhNKmUPi/JoO/bhjh6f9YZDFG6QmqH1wg3tRwmyVgarDgulNjQsqT8lJ2N&#10;ArcabYI8rVdvx91xP7VfB33QI6Veu+3nB4hAbXiGH+2tVjB5h/uX+APk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eRZbEAAAA2wAAAA8AAAAAAAAAAAAAAAAAmAIAAGRycy9k&#10;b3ducmV2LnhtbFBLBQYAAAAABAAEAPUAAACJAwAAAAA=&#10;" fillcolor="black" stroked="f"/>
                      <v:oval id="Oval 747" o:spid="_x0000_s1113" style="position:absolute;left:10218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HR5MIA&#10;AADbAAAADwAAAGRycy9kb3ducmV2LnhtbERPz2vCMBS+D/wfwhN2W1PHFFeNRaSysYOwbiC9PZpn&#10;W21eSpJp998vh4HHj+/3Oh9NL67kfGdZwSxJQRDXVnfcKPj+2j8tQfiArLG3TAp+yUO+mTysMdP2&#10;xp90LUMjYgj7DBW0IQyZlL5uyaBP7EAcuZN1BkOErpHa4S2Gm14+p+lCGuw4NrQ40K6l+lL+GAWu&#10;mL8FedkXL+fD+fhqPypd6blSj9NxuwIRaAx38b/7XStYxrHxS/wB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gdHkwgAAANsAAAAPAAAAAAAAAAAAAAAAAJgCAABkcnMvZG93&#10;bnJldi54bWxQSwUGAAAAAAQABAD1AAAAhwMAAAAA&#10;" fillcolor="black" stroked="f"/>
                      <v:oval id="Oval 748" o:spid="_x0000_s1114" style="position:absolute;left:923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10f8QA&#10;AADbAAAADwAAAGRycy9kb3ducmV2LnhtbESPT4vCMBTE7wt+h/AEb2vqoqLVKLIoLh4W/APi7dE8&#10;22rzUpKo3W9vFgSPw8z8hpnOG1OJOzlfWlbQ6yYgiDOrS84VHParzxEIH5A1VpZJwR95mM9aH1NM&#10;tX3wlu67kIsIYZ+igiKEOpXSZwUZ9F1bE0fvbJ3BEKXLpXb4iHBTya8kGUqDJceFAmv6Lii77m5G&#10;gVsO1kFeV8v+5fdyHNvNSZ/0QKlOu1lMQARqwjv8av9oBaMx/H+JP0DO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NdH/EAAAA2wAAAA8AAAAAAAAAAAAAAAAAmAIAAGRycy9k&#10;b3ducmV2LnhtbFBLBQYAAAAABAAEAPUAAACJAwAAAAA=&#10;" fillcolor="black" stroked="f"/>
                      <v:oval id="Oval 750" o:spid="_x0000_s1115" style="position:absolute;left:10218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5LP8AA&#10;AADbAAAADwAAAGRycy9kb3ducmV2LnhtbERPy4rCMBTdD/gP4QruxlTRQatRRBTFxYAPEHeX5tpW&#10;m5uSRK1/bxYDszyc93TemEo8yfnSsoJeNwFBnFldcq7gdFx/j0D4gKyxskwK3uRhPmt9TTHV9sV7&#10;eh5CLmII+xQVFCHUqZQ+K8ig79qaOHJX6wyGCF0utcNXDDeV7CfJjzRYcmwosKZlQdn98DAK3Gq4&#10;CfK+Xg1uv7fz2O4u+qKHSnXazWICIlAT/sV/7q1WMI7r45f4A+Ts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C5LP8AAAADbAAAADwAAAAAAAAAAAAAAAACYAgAAZHJzL2Rvd25y&#10;ZXYueG1sUEsFBgAAAAAEAAQA9QAAAIUDAAAAAA==&#10;" fillcolor="black" stroked="f"/>
                    </v:group>
                  </v:group>
                  <v:group id="Group 757" o:spid="_x0000_s1116" style="position:absolute;left:851;top:3691;width:9917;height:2045" coordorigin="851,1419" coordsize="9917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  <v:group id="Group 758" o:spid="_x0000_s1117" style="position:absolute;left:851;top:1419;width:3508;height:2045" coordorigin="851,1419" coordsize="3508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    <v:oval id="Oval 759" o:spid="_x0000_s1118" style="position:absolute;left:85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zVSMQA&#10;AADbAAAADwAAAGRycy9kb3ducmV2LnhtbESPQWsCMRSE74X+h/AKvWm2VouuRimiWDwIXQXx9tg8&#10;d1c3L0sSdf33jSD0OMzMN8xk1ppaXMn5yrKCj24Cgji3uuJCwW677AxB+ICssbZMCu7kYTZ9fZlg&#10;qu2Nf+mahUJECPsUFZQhNKmUPi/JoO/ahjh6R+sMhihdIbXDW4SbWvaS5EsarDgulNjQvKT8nF2M&#10;ArcYrII8Lxf90+a0H9n1QR/0QKn3t/Z7DCJQG/7Dz/aPVjD6hMeX+APk9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81UjEAAAA2wAAAA8AAAAAAAAAAAAAAAAAmAIAAGRycy9k&#10;b3ducmV2LnhtbFBLBQYAAAAABAAEAPUAAACJAwAAAAA=&#10;" fillcolor="black" stroked="f"/>
                      <v:oval id="Oval 760" o:spid="_x0000_s1119" style="position:absolute;left:1344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NPMMA&#10;AADbAAAADwAAAGRycy9kb3ducmV2LnhtbESPQYvCMBSE78L+h/AWvGm6oqLVKIsoyh4EdWHx9mie&#10;bbV5KUnU+u/NguBxmJlvmOm8MZW4kfOlZQVf3QQEcWZ1ybmC38OqMwLhA7LGyjIpeJCH+eyjNcVU&#10;2zvv6LYPuYgQ9ikqKEKoUyl9VpBB37U1cfRO1hkMUbpcaof3CDeV7CXJUBosOS4UWNOioOyyvxoF&#10;bjlYB3lZLfvn7flvbH+O+qgHSrU/m+8JiEBNeIdf7Y1WMO7D/5f4A+Ts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VNPMMAAADbAAAADwAAAAAAAAAAAAAAAACYAgAAZHJzL2Rv&#10;d25yZXYueG1sUEsFBgAAAAAEAAQA9QAAAIgDAAAAAA==&#10;" fillcolor="black" stroked="f"/>
                      <v:oval id="Oval 761" o:spid="_x0000_s1120" style="position:absolute;left:85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nop8QA&#10;AADbAAAADwAAAGRycy9kb3ducmV2LnhtbESPQWvCQBSE7wX/w/IEb7ppaYpGVxFRWjwUTAvi7ZF9&#10;TaLZt2F31fjvXUHocZiZb5jZojONuJDztWUFr6MEBHFhdc2lgt+fzXAMwgdkjY1lUnAjD4t572WG&#10;mbZX3tElD6WIEPYZKqhCaDMpfVGRQT+yLXH0/qwzGKJ0pdQOrxFuGvmWJB/SYM1xocKWVhUVp/xs&#10;FLh1+hnkabN+P34f9xO7PeiDTpUa9LvlFESgLvyHn+0vrWCSwuNL/A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Z6KfEAAAA2wAAAA8AAAAAAAAAAAAAAAAAmAIAAGRycy9k&#10;b3ducmV2LnhtbFBLBQYAAAAABAAEAPUAAACJAwAAAAA=&#10;" fillcolor="black" stroked="f"/>
                      <v:oval id="Oval 762" o:spid="_x0000_s1121" style="position:absolute;left:1837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t20MQA&#10;AADbAAAADwAAAGRycy9kb3ducmV2LnhtbESPT4vCMBTE7wt+h/AEb5q6qGg1iiyKi4cF/4B4ezTP&#10;ttq8lCRq99ubBWGPw8z8hpktGlOJBzlfWlbQ7yUgiDOrS84VHA/r7hiED8gaK8uk4Jc8LOatjxmm&#10;2j55R499yEWEsE9RQRFCnUrps4IM+p6tiaN3sc5giNLlUjt8Rrip5GeSjKTBkuNCgTV9FZTd9nej&#10;wK2GmyBv69Xg+nM9Tez2rM96qFSn3SynIAI14T/8bn9rBZMR/H2JP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LdtDEAAAA2wAAAA8AAAAAAAAAAAAAAAAAmAIAAGRycy9k&#10;b3ducmV2LnhtbFBLBQYAAAAABAAEAPUAAACJAwAAAAA=&#10;" fillcolor="black" stroked="f"/>
                      <v:oval id="Oval 763" o:spid="_x0000_s1122" style="position:absolute;left:1837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fTS8UA&#10;AADbAAAADwAAAGRycy9kb3ducmV2LnhtbESPQWvCQBSE70L/w/KE3urGUluNWaUUpdKD0ChIbo/s&#10;M4lm34bdrcZ/3y0UPA4z8w2TLXvTigs531hWMB4lIIhLqxuuFOx366cpCB+QNbaWScGNPCwXD4MM&#10;U22v/E2XPFQiQtinqKAOoUul9GVNBv3IdsTRO1pnMETpKqkdXiPctPI5SV6lwYbjQo0dfdRUnvMf&#10;o8CtJp9Bnterl9P2dJjZr0IXeqLU47B/n4MI1Id7+L+90Qpmb/D3Jf4A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x9NLxQAAANsAAAAPAAAAAAAAAAAAAAAAAJgCAABkcnMv&#10;ZG93bnJldi54bWxQSwUGAAAAAAQABAD1AAAAigMAAAAA&#10;" fillcolor="black" stroked="f"/>
                      <v:oval id="Oval 764" o:spid="_x0000_s1123" style="position:absolute;left:2330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hHOcAA&#10;AADbAAAADwAAAGRycy9kb3ducmV2LnhtbERPy4rCMBTdD/gP4QruxlTRQatRRBTFxYAPEHeX5tpW&#10;m5uSRK1/bxYDszyc93TemEo8yfnSsoJeNwFBnFldcq7gdFx/j0D4gKyxskwK3uRhPmt9TTHV9sV7&#10;eh5CLmII+xQVFCHUqZQ+K8ig79qaOHJX6wyGCF0utcNXDDeV7CfJjzRYcmwosKZlQdn98DAK3Gq4&#10;CfK+Xg1uv7fz2O4u+qKHSnXazWICIlAT/sV/7q1WMI5j45f4A+Ts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hHOcAAAADbAAAADwAAAAAAAAAAAAAAAACYAgAAZHJzL2Rvd25y&#10;ZXYueG1sUEsFBgAAAAAEAAQA9QAAAIUDAAAAAA==&#10;" fillcolor="black" stroked="f"/>
                      <v:oval id="Oval 765" o:spid="_x0000_s1124" style="position:absolute;left:85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TiosQA&#10;AADbAAAADwAAAGRycy9kb3ducmV2LnhtbESPQWsCMRSE7wX/Q3iCt5pVtHRXo4goiodCVRBvj81z&#10;d3XzsiRRt/++EQo9DjPzDTOdt6YWD3K+sqxg0E9AEOdWV1woOB7W758gfEDWWFsmBT/kYT7rvE0x&#10;0/bJ3/TYh0JECPsMFZQhNJmUPi/JoO/bhjh6F+sMhihdIbXDZ4SbWg6T5EMarDgulNjQsqT8tr8b&#10;BW413gR5W69G16/rKbW7sz7rsVK9bruYgAjUhv/wX3urFaQpvL7EHy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U4qLEAAAA2wAAAA8AAAAAAAAAAAAAAAAAmAIAAGRycy9k&#10;b3ducmV2LnhtbFBLBQYAAAAABAAEAPUAAACJAwAAAAA=&#10;" fillcolor="black" stroked="f"/>
                      <v:oval id="Oval 766" o:spid="_x0000_s1125" style="position:absolute;left:1344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NWBcYA&#10;AADcAAAADwAAAGRycy9kb3ducmV2LnhtbESPT2sCQQzF7wW/w5BCb3W2UotuHUVEqXgo+AfEW9hJ&#10;d1d3MsvMVNdvbw6F3hLey3u/TGada9SVQqw9G3jrZ6CIC29rLg0c9qvXEaiYkC02nsnAnSLMpr2n&#10;CebW33hL110qlYRwzNFAlVKbax2LihzGvm+JRfvxwWGSNZTaBrxJuGv0IMs+tMOapaHClhYVFZfd&#10;rzMQlsOvpC+r5fv5+3wc+83JnuzQmJfnbv4JKlGX/s1/12sr+JngyzMygZ4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NWBcYAAADcAAAADwAAAAAAAAAAAAAAAACYAgAAZHJz&#10;L2Rvd25yZXYueG1sUEsFBgAAAAAEAAQA9QAAAIsDAAAAAA==&#10;" fillcolor="black" stroked="f"/>
                      <v:oval id="Oval 767" o:spid="_x0000_s1126" style="position:absolute;left:85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/znsQA&#10;AADcAAAADwAAAGRycy9kb3ducmV2LnhtbERPTWvCQBC9F/oflin0phtLU2zqGkQUxUNBWyjehuw0&#10;icnOht2tif/eFYTe5vE+Z5YPphVncr62rGAyTkAQF1bXXCr4/lqPpiB8QNbYWiYFF/KQzx8fZphp&#10;2/OezodQihjCPkMFVQhdJqUvKjLox7YjjtyvdQZDhK6U2mEfw00rX5LkTRqsOTZU2NGyoqI5/BkF&#10;bpVugmzWq9fT5+nn3e6O+qhTpZ6fhsUHiEBD+Bff3Vsd5ycTuD0TL5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/857EAAAA3AAAAA8AAAAAAAAAAAAAAAAAmAIAAGRycy9k&#10;b3ducmV2LnhtbFBLBQYAAAAABAAEAPUAAACJAwAAAAA=&#10;" fillcolor="black" stroked="f"/>
                      <v:oval id="Oval 768" o:spid="_x0000_s1127" style="position:absolute;left:1837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1t6cQA&#10;AADcAAAADwAAAGRycy9kb3ducmV2LnhtbERPTWvCQBC9F/wPyxR6q5sGLTZ1DSIRxUNBWyjehuw0&#10;icnOht2txn/vCoXe5vE+Z54PphNncr6xrOBlnIAgLq1uuFLw9bl+noHwAVljZ5kUXMlDvhg9zDHT&#10;9sJ7Oh9CJWII+wwV1CH0mZS+rMmgH9ueOHI/1hkMEbpKaoeXGG46mSbJqzTYcGyosadVTWV7+DUK&#10;XDHdBNmui8np4/T9ZndHfdRTpZ4eh+U7iEBD+Bf/ubc6zk9SuD8TL5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tbenEAAAA3AAAAA8AAAAAAAAAAAAAAAAAmAIAAGRycy9k&#10;b3ducmV2LnhtbFBLBQYAAAAABAAEAPUAAACJAwAAAAA=&#10;" fillcolor="black" stroked="f"/>
                      <v:oval id="Oval 769" o:spid="_x0000_s1128" style="position:absolute;left:1837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HIcsIA&#10;AADcAAAADwAAAGRycy9kb3ducmV2LnhtbERPTWsCMRC9C/6HMIK3mlWrtKtRRBSlB0EtFG/DZtxd&#10;3UyWJOr235tCwds83udM542pxJ2cLy0r6PcSEMSZ1SXnCr6P67cPED4ga6wsk4Jf8jCftVtTTLV9&#10;8J7uh5CLGMI+RQVFCHUqpc8KMuh7tiaO3Nk6gyFCl0vt8BHDTSUHSTKWBkuODQXWtCwoux5uRoFb&#10;jTZBXter98vu8vNpv076pEdKdTvNYgIiUBNe4n/3Vsf5yRD+nokX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ochywgAAANwAAAAPAAAAAAAAAAAAAAAAAJgCAABkcnMvZG93&#10;bnJldi54bWxQSwUGAAAAAAQABAD1AAAAhwMAAAAA&#10;" fillcolor="black" stroked="f"/>
                      <v:oval id="Oval 770" o:spid="_x0000_s1129" style="position:absolute;left:2330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hQBsQA&#10;AADcAAAADwAAAGRycy9kb3ducmV2LnhtbERPTWvCQBC9F/wPywi96caipU1dg5QExUOhKhRvQ3aa&#10;xGRnw+5W03/fFYTe5vE+Z5kNphMXcr6xrGA2TUAQl1Y3XCk4HorJCwgfkDV2lknBL3nIVqOHJaba&#10;XvmTLvtQiRjCPkUFdQh9KqUvazLop7Ynjty3dQZDhK6S2uE1hptOPiXJszTYcGyosaf3msp2/2MU&#10;uHyxCbIt8vn54/z1ancnfdILpR7Hw/oNRKAh/Ivv7q2O85M53J6JF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IUAbEAAAA3AAAAA8AAAAAAAAAAAAAAAAAmAIAAGRycy9k&#10;b3ducmV2LnhtbFBLBQYAAAAABAAEAPUAAACJAwAAAAA=&#10;" fillcolor="black" stroked="f"/>
                      <v:oval id="Oval 771" o:spid="_x0000_s1130" style="position:absolute;left:2823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T1ncMA&#10;AADcAAAADwAAAGRycy9kb3ducmV2LnhtbERPTWvCQBC9C/6HZYTe6sbSlBpdQymRFg8FU0G8Ddkx&#10;iWZnw+5W03/fFQre5vE+Z5kPphMXcr61rGA2TUAQV1a3XCvYfa8fX0H4gKyxs0wKfslDvhqPlphp&#10;e+UtXcpQixjCPkMFTQh9JqWvGjLop7YnjtzROoMhQldL7fAaw00nn5LkRRpsOTY02NN7Q9W5/DEK&#10;XJF+BHleF8+nr9N+bjcHfdCpUg+T4W0BItAQ7uJ/96eO85MUbs/EC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T1ncMAAADcAAAADwAAAAAAAAAAAAAAAACYAgAAZHJzL2Rv&#10;d25yZXYueG1sUEsFBgAAAAAEAAQA9QAAAIgDAAAAAA==&#10;" fillcolor="black" stroked="f"/>
                      <v:oval id="Oval 772" o:spid="_x0000_s1131" style="position:absolute;left:3316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Zr6sQA&#10;AADcAAAADwAAAGRycy9kb3ducmV2LnhtbERPTWvCQBC9C/6HZQq96aZSxaauQURp8VDQFoq3ITtN&#10;YrKzYXebpP/eLQje5vE+Z5UNphEdOV9ZVvA0TUAQ51ZXXCj4+txPliB8QNbYWCYFf+QhW49HK0y1&#10;7flI3SkUIoawT1FBGUKbSunzkgz6qW2JI/djncEQoSukdtjHcNPIWZIspMGKY0OJLW1LyuvTr1Hg&#10;dvO3IOv97vnycfl+sYezPuu5Uo8Pw+YVRKAh3MU397uO85MF/D8TL5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Wa+rEAAAA3AAAAA8AAAAAAAAAAAAAAAAAmAIAAGRycy9k&#10;b3ducmV2LnhtbFBLBQYAAAAABAAEAPUAAACJAwAAAAA=&#10;" fillcolor="black" stroked="f"/>
                      <v:oval id="Oval 773" o:spid="_x0000_s1132" style="position:absolute;left:2823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rOccMA&#10;AADcAAAADwAAAGRycy9kb3ducmV2LnhtbERPS2sCMRC+C/6HMIXearZSrW43iojS4qHQrSDehs10&#10;H24mS5Lq9t8boeBtPr7nZMvetOJMzteWFTyPEhDEhdU1lwr239unGQgfkDW2lknBH3lYLoaDDFNt&#10;L/xF5zyUIoawT1FBFUKXSumLigz6ke2II/djncEQoSuldniJ4aaV4ySZSoM1x4YKO1pXVJzyX6PA&#10;bSbvQZ62m5fmsznM7e6oj3qi1ONDv3oDEagPd/G/+0PH+ckr3J6JF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rOccMAAADcAAAADwAAAAAAAAAAAAAAAACYAgAAZHJzL2Rv&#10;d25yZXYueG1sUEsFBgAAAAAEAAQA9QAAAIgDAAAAAA==&#10;" fillcolor="black" stroked="f"/>
                      <v:oval id="Oval 774" o:spid="_x0000_s1133" style="position:absolute;left:380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VaA8YA&#10;AADcAAAADwAAAGRycy9kb3ducmV2LnhtbESPT2sCQQzF7wW/w5BCb3W2UotuHUVEqXgo+AfEW9hJ&#10;d1d3MsvMVNdvbw6F3hLey3u/TGada9SVQqw9G3jrZ6CIC29rLg0c9qvXEaiYkC02nsnAnSLMpr2n&#10;CebW33hL110qlYRwzNFAlVKbax2LihzGvm+JRfvxwWGSNZTaBrxJuGv0IMs+tMOapaHClhYVFZfd&#10;rzMQlsOvpC+r5fv5+3wc+83JnuzQmJfnbv4JKlGX/s1/12sr+JnQyjMygZ4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gVaA8YAAADcAAAADwAAAAAAAAAAAAAAAACYAgAAZHJz&#10;L2Rvd25yZXYueG1sUEsFBgAAAAAEAAQA9QAAAIsDAAAAAA==&#10;" fillcolor="black" stroked="f"/>
                      <v:oval id="Oval 775" o:spid="_x0000_s1134" style="position:absolute;left:380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n/mMIA&#10;AADcAAAADwAAAGRycy9kb3ducmV2LnhtbERPTYvCMBC9C/6HMII3TVdU1q5RRBTFg7AqLN6GZrat&#10;NpOSRO3++40geJvH+5zpvDGVuJPzpWUFH/0EBHFmdcm5gtNx3fsE4QOyxsoyKfgjD/NZuzXFVNsH&#10;f9P9EHIRQ9inqKAIoU6l9FlBBn3f1sSR+7XOYIjQ5VI7fMRwU8lBkoylwZJjQ4E1LQvKroebUeBW&#10;o02Q1/VqeNlffiZ2d9ZnPVKq22kWXyACNeEtfrm3Os5PJvB8Jl4gZ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Sf+YwgAAANwAAAAPAAAAAAAAAAAAAAAAAJgCAABkcnMvZG93&#10;bnJldi54bWxQSwUGAAAAAAQABAD1AAAAhwMAAAAA&#10;" fillcolor="black" stroked="f"/>
                      <v:oval id="Oval 776" o:spid="_x0000_s1135" style="position:absolute;left:430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rA2MYA&#10;AADcAAAADwAAAGRycy9kb3ducmV2LnhtbESPT2sCQQzF7wW/w5BCb3VWqUW3jiKiKD0U/APFW9hJ&#10;d1d3MsvMqOu3bw6F3hLey3u/TOeda9SNQqw9Gxj0M1DEhbc1lwaOh/XrGFRMyBYbz2TgQRHms97T&#10;FHPr77yj2z6VSkI45migSqnNtY5FRQ5j37fEov344DDJGkptA94l3DV6mGXv2mHN0lBhS8uKisv+&#10;6gyE1WiT9GW9ejt/nb8n/vNkT3ZkzMtzt/gAlahL/+a/660V/IHgyzMygZ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arA2MYAAADcAAAADwAAAAAAAAAAAAAAAACYAgAAZHJz&#10;L2Rvd25yZXYueG1sUEsFBgAAAAAEAAQA9QAAAIsDAAAAAA==&#10;" fillcolor="black" stroked="f"/>
                      <v:oval id="Oval 777" o:spid="_x0000_s1136" style="position:absolute;left:2823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ZlQ8MA&#10;AADcAAAADwAAAGRycy9kb3ducmV2LnhtbERPTWvCQBC9C/0PyxS81U1ES01dRURRPBQaBfE2ZKdJ&#10;NDsbdldN/31XKHibx/uc6bwzjbiR87VlBekgAUFcWF1zqeCwX799gPABWWNjmRT8kof57KU3xUzb&#10;O3/TLQ+liCHsM1RQhdBmUvqiIoN+YFviyP1YZzBE6EqpHd5juGnkMEnepcGaY0OFLS0rKi751Shw&#10;q/EmyMt6NTp/nY8Tuzvpkx4r1X/tFp8gAnXhKf53b3Wcn6bweCZe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ZlQ8MAAADcAAAADwAAAAAAAAAAAAAAAACYAgAAZHJzL2Rv&#10;d25yZXYueG1sUEsFBgAAAAAEAAQA9QAAAIgDAAAAAA==&#10;" fillcolor="black" stroked="f"/>
                      <v:oval id="Oval 778" o:spid="_x0000_s1137" style="position:absolute;left:3316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T7NMQA&#10;AADcAAAADwAAAGRycy9kb3ducmV2LnhtbERPTWvCQBC9F/wPyxR6001CLTa6BilKi4eCWhBvQ3aa&#10;xGRnw+5W03/fFYTe5vE+Z1EMphMXcr6xrCCdJCCIS6sbrhR8HTbjGQgfkDV2lknBL3kolqOHBeba&#10;XnlHl32oRAxhn6OCOoQ+l9KXNRn0E9sTR+7bOoMhQldJ7fAaw00nsyR5kQYbjg019vRWU9nuf4wC&#10;t56+B9lu1s/nz/Px1W5P+qSnSj09Dqs5iEBD+Bff3R86zk8zuD0TL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0+zTEAAAA3AAAAA8AAAAAAAAAAAAAAAAAmAIAAGRycy9k&#10;b3ducmV2LnhtbFBLBQYAAAAABAAEAPUAAACJAwAAAAA=&#10;" fillcolor="black" stroked="f"/>
                      <v:oval id="Oval 779" o:spid="_x0000_s1138" style="position:absolute;left:2823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her8MA&#10;AADcAAAADwAAAGRycy9kb3ducmV2LnhtbERPTWsCMRC9F/ofwhR606xWi65GKaJYPAhdBfE2bKa7&#10;q5vJkkRd/30jCL3N433OdN6aWlzJ+cqygl43AUGcW11xoWC/W3VGIHxA1lhbJgV38jCfvb5MMdX2&#10;xj90zUIhYgj7FBWUITSplD4vyaDv2oY4cr/WGQwRukJqh7cYbmrZT5JPabDi2FBiQ4uS8nN2MQrc&#10;crgO8rxaDk7b02FsN0d91EOl3t/arwmIQG34Fz/d3zrO733A45l4gZ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Xher8MAAADcAAAADwAAAAAAAAAAAAAAAACYAgAAZHJzL2Rv&#10;d25yZXYueG1sUEsFBgAAAAAEAAQA9QAAAIgDAAAAAA==&#10;" fillcolor="black" stroked="f"/>
                      <v:oval id="Oval 780" o:spid="_x0000_s1139" style="position:absolute;left:380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HG28QA&#10;AADcAAAADwAAAGRycy9kb3ducmV2LnhtbERPTWvCQBC9F/oflhG81U2KlhpdQykRpYeCVhBvQ3ZM&#10;YrKzYXfV9N93C4Xe5vE+Z5kPphM3cr6xrCCdJCCIS6sbrhQcvtZPryB8QNbYWSYF3+QhXz0+LDHT&#10;9s47uu1DJWII+wwV1CH0mZS+rMmgn9ieOHJn6wyGCF0ltcN7DDedfE6SF2mw4dhQY0/vNZXt/moU&#10;uGK2CbJdF9PL5+U4tx8nfdIzpcaj4W0BItAQ/sV/7q2O89Mp/D4TL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RxtvEAAAA3AAAAA8AAAAAAAAAAAAAAAAAmAIAAGRycy9k&#10;b3ducmV2LnhtbFBLBQYAAAAABAAEAPUAAACJAwAAAAA=&#10;" fillcolor="black" stroked="f"/>
                      <v:oval id="Oval 781" o:spid="_x0000_s1140" style="position:absolute;left:380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1jQMMA&#10;AADcAAAADwAAAGRycy9kb3ducmV2LnhtbERPTWvCQBC9C/6HZYTedGNppEZXKSWhpQehtiDehuyY&#10;RLOzYXer8d+7BcHbPN7nLNe9acWZnG8sK5hOEhDEpdUNVwp+f4rxKwgfkDW2lknBlTysV8PBEjNt&#10;L/xN522oRAxhn6GCOoQuk9KXNRn0E9sRR+5gncEQoaukdniJ4aaVz0kykwYbjg01dvReU3na/hkF&#10;Lk8/gjwV+ctxc9zN7dde73Wq1NOof1uACNSHh/ju/tRx/jSF/2fiB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1jQMMAAADcAAAADwAAAAAAAAAAAAAAAACYAgAAZHJzL2Rv&#10;d25yZXYueG1sUEsFBgAAAAAEAAQA9QAAAIgDAAAAAA==&#10;" fillcolor="black" stroked="f"/>
                      <v:oval id="Oval 782" o:spid="_x0000_s1141" style="position:absolute;left:430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/9N8IA&#10;AADcAAAADwAAAGRycy9kb3ducmV2LnhtbERPS4vCMBC+L/gfwgjeNHVR0WoUWRQXDws+QLwNzdhW&#10;m0lJonb/vVkQ9jYf33Nmi8ZU4kHOl5YV9HsJCOLM6pJzBcfDujsG4QOyxsoyKfglD4t562OGqbZP&#10;3tFjH3IRQ9inqKAIoU6l9FlBBn3P1sSRu1hnMETocqkdPmO4qeRnkoykwZJjQ4E1fRWU3fZ3o8Ct&#10;hpsgb+vV4PpzPU3s9qzPeqhUp90spyACNeFf/HZ/6zi/P4K/Z+IF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D/03wgAAANwAAAAPAAAAAAAAAAAAAAAAAJgCAABkcnMvZG93&#10;bnJldi54bWxQSwUGAAAAAAQABAD1AAAAhwMAAAAA&#10;" fillcolor="black" stroked="f"/>
                      <v:oval id="Oval 783" o:spid="_x0000_s1142" style="position:absolute;left:1344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NYrMMA&#10;AADcAAAADwAAAGRycy9kb3ducmV2LnhtbERPS2sCMRC+F/ofwgi9adZSW103SimK0oNQFcTbsBn3&#10;4WayJFHXf98UhN7m43tONu9MI67kfGVZwXCQgCDOra64ULDfLftjED4ga2wsk4I7eZjPnp8yTLW9&#10;8Q9dt6EQMYR9igrKENpUSp+XZNAPbEscuZN1BkOErpDa4S2Gm0a+Jsm7NFhxbCixpa+S8vP2YhS4&#10;xWgV5Hm5eKs39WFiv4/6qEdKvfS6zymIQF34Fz/cax3nDz/g75l4gZ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NYrMMAAADcAAAADwAAAAAAAAAAAAAAAACYAgAAZHJzL2Rv&#10;d25yZXYueG1sUEsFBgAAAAAEAAQA9QAAAIgDAAAAAA==&#10;" fillcolor="black" stroked="f"/>
                      <v:oval id="Oval 784" o:spid="_x0000_s1143" style="position:absolute;left:2330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zM3sYA&#10;AADcAAAADwAAAGRycy9kb3ducmV2LnhtbESPT2sCQQzF7wW/w5BCb3VWqUW3jiKiKD0U/APFW9hJ&#10;d1d3MsvMqOu3bw6F3hLey3u/TOeda9SNQqw9Gxj0M1DEhbc1lwaOh/XrGFRMyBYbz2TgQRHms97T&#10;FHPr77yj2z6VSkI45migSqnNtY5FRQ5j37fEov344DDJGkptA94l3DV6mGXv2mHN0lBhS8uKisv+&#10;6gyE1WiT9GW9ejt/nb8n/vNkT3ZkzMtzt/gAlahL/+a/660V/IHQyjMygZ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9zM3sYAAADcAAAADwAAAAAAAAAAAAAAAACYAgAAZHJz&#10;L2Rvd25yZXYueG1sUEsFBgAAAAAEAAQA9QAAAIsDAAAAAA==&#10;" fillcolor="black" stroked="f"/>
                      <v:oval id="Oval 785" o:spid="_x0000_s1144" style="position:absolute;left:1344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BpRcIA&#10;AADcAAAADwAAAGRycy9kb3ducmV2LnhtbERPTYvCMBC9C/6HMII3TV1WWatRlkXZxYOgK4i3oRnb&#10;ajMpSdT6740geJvH+5zpvDGVuJLzpWUFg34CgjizuuRcwe5/2fsC4QOyxsoyKbiTh/ms3Zpiqu2N&#10;N3TdhlzEEPYpKihCqFMpfVaQQd+3NXHkjtYZDBG6XGqHtxhuKvmRJCNpsOTYUGBNPwVl5+3FKHCL&#10;4W+Q5+Xi87Q+7cd2ddAHPVSq22m+JyACNeEtfrn/dJw/GMPzmXi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kGlFwgAAANwAAAAPAAAAAAAAAAAAAAAAAJgCAABkcnMvZG93&#10;bnJldi54bWxQSwUGAAAAAAQABAD1AAAAhwMAAAAA&#10;" fillcolor="black" stroked="f"/>
                      <v:oval id="Oval 786" o:spid="_x0000_s1145" style="position:absolute;left:3316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YKZcYA&#10;AADcAAAADwAAAGRycy9kb3ducmV2LnhtbESPQWsCQQyF7wX/wxDBW52taKlbRylFUTwUtELxFnbS&#10;3dWdzDIz6vrvzaHQW8J7ee/LbNG5Rl0pxNqzgZdhBoq48Lbm0sDhe/X8BiomZIuNZzJwpwiLee9p&#10;hrn1N97RdZ9KJSEcczRQpdTmWseiIodx6Fti0X59cJhkDaW2AW8S7ho9yrJX7bBmaaiwpc+KivP+&#10;4gyE5WSd9Hm1HJ++Tj9Tvz3ao50YM+h3H++gEnXp3/x3vbGCPxJ8eUYm0P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8YKZcYAAADcAAAADwAAAAAAAAAAAAAAAACYAgAAZHJz&#10;L2Rvd25yZXYueG1sUEsFBgAAAAAEAAQA9QAAAIsDAAAAAA==&#10;" fillcolor="black" stroked="f"/>
                      <v:oval id="Oval 787" o:spid="_x0000_s1146" style="position:absolute;left:2330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qv/sQA&#10;AADcAAAADwAAAGRycy9kb3ducmV2LnhtbERPTWvCQBC9F/wPyxR6001CLTa6BilKi4eCWhBvQ3aa&#10;xGRnw+5W03/fFYTe5vE+Z1EMphMXcr6xrCCdJCCIS6sbrhR8HTbjGQgfkDV2lknBL3kolqOHBeba&#10;XnlHl32oRAxhn6OCOoQ+l9KXNRn0E9sTR+7bOoMhQldJ7fAaw00nsyR5kQYbjg019vRWU9nuf4wC&#10;t56+B9lu1s/nz/Px1W5P+qSnSj09Dqs5iEBD+Bff3R86zs9SuD0TL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Kr/7EAAAA3AAAAA8AAAAAAAAAAAAAAAAAmAIAAGRycy9k&#10;b3ducmV2LnhtbFBLBQYAAAAABAAEAPUAAACJAwAAAAA=&#10;" fillcolor="black" stroked="f"/>
                      <v:oval id="Oval 788" o:spid="_x0000_s1147" style="position:absolute;left:430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gxicMA&#10;AADcAAAADwAAAGRycy9kb3ducmV2LnhtbERPTWvCQBC9F/oflhG81Y2hisZspBRF6UHQFsTbkB2T&#10;aHY27K6a/vtuodDbPN7n5MvetOJOzjeWFYxHCQji0uqGKwVfn+uXGQgfkDW2lknBN3lYFs9POWba&#10;PnhP90OoRAxhn6GCOoQuk9KXNRn0I9sRR+5sncEQoaukdviI4aaVaZJMpcGGY0ONHb3XVF4PN6PA&#10;rSabIK/r1etldznO7cdJn/REqeGgf1uACNSHf/Gfe6vj/DSF32fiBb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gxicMAAADcAAAADwAAAAAAAAAAAAAAAACYAgAAZHJzL2Rv&#10;d25yZXYueG1sUEsFBgAAAAAEAAQA9QAAAIgDAAAAAA==&#10;" fillcolor="black" stroked="f"/>
                      <v:oval id="Oval 789" o:spid="_x0000_s1148" style="position:absolute;left:3316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SUEsMA&#10;AADcAAAADwAAAGRycy9kb3ducmV2LnhtbERPTWsCMRC9F/ofwhR602ytFl2NIqJUPAhdBfE2bKa7&#10;q5vJkqS6/nsjCL3N433OZNaaWlzI+cqygo9uAoI4t7riQsF+t+oMQfiArLG2TApu5GE2fX2ZYKrt&#10;lX/okoVCxBD2KSooQ2hSKX1ekkHftQ1x5H6tMxgidIXUDq8x3NSylyRf0mDFsaHEhhYl5efszyhw&#10;y8F3kOfVsn/ang4juznqox4o9f7WzscgArXhX/x0r3Wc3/uExzPxAj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SUEsMAAADcAAAADwAAAAAAAAAAAAAAAACYAgAAZHJzL2Rv&#10;d25yZXYueG1sUEsFBgAAAAAEAAQA9QAAAIgDAAAAAA==&#10;" fillcolor="black" stroked="f"/>
                      <v:oval id="Oval 790" o:spid="_x0000_s1149" style="position:absolute;left:430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0MZsQA&#10;AADcAAAADwAAAGRycy9kb3ducmV2LnhtbERPTWvCQBC9C/0PyxR6002DShtdQymRlh4EbUG8Ddlp&#10;EpOdDbtbjf/eLQje5vE+Z5kPphMncr6xrOB5koAgLq1uuFLw870ev4DwAVljZ5kUXMhDvnoYLTHT&#10;9sxbOu1CJWII+wwV1CH0mZS+rMmgn9ieOHK/1hkMEbpKaofnGG46mSbJXBpsODbU2NN7TWW7+zMK&#10;XDH7CLJdF9Pj5rh/tV8HfdAzpZ4eh7cFiEBDuItv7k8d56dT+H8mXi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9DGbEAAAA3AAAAA8AAAAAAAAAAAAAAAAAmAIAAGRycy9k&#10;b3ducmV2LnhtbFBLBQYAAAAABAAEAPUAAACJAwAAAAA=&#10;" fillcolor="black" stroked="f"/>
                    </v:group>
                    <v:group id="Group 791" o:spid="_x0000_s1150" style="position:absolute;left:4795;top:1419;width:3508;height:2045" coordorigin="851,1419" coordsize="3508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    <v:oval id="Oval 792" o:spid="_x0000_s1151" style="position:absolute;left:85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M3isIA&#10;AADcAAAADwAAAGRycy9kb3ducmV2LnhtbERPTYvCMBC9C/sfwix403RFxa1GEVGUPQjqgngbmtm2&#10;2kxKErX++40geJvH+5zJrDGVuJHzpWUFX90EBHFmdcm5gt/DqjMC4QOyxsoyKXiQh9n0ozXBVNs7&#10;7+i2D7mIIexTVFCEUKdS+qwgg75ra+LI/VlnMETocqkd3mO4qWQvSYbSYMmxocCaFgVll/3VKHDL&#10;wTrIy2rZP2/Px2/7c9InPVCq/dnMxyACNeEtfrk3Os7vDeH5TLxAT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YzeKwgAAANwAAAAPAAAAAAAAAAAAAAAAAJgCAABkcnMvZG93&#10;bnJldi54bWxQSwUGAAAAAAQABAD1AAAAhwMAAAAA&#10;" fillcolor="black" stroked="f"/>
                      <v:oval id="Oval 793" o:spid="_x0000_s1152" style="position:absolute;left:1344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+SEcMA&#10;AADcAAAADwAAAGRycy9kb3ducmV2LnhtbERPS2sCMRC+F/wPYYTealapra4bRURp8SBUBfE2bMZ9&#10;uJksSarbf28Khd7m43tOtuhMI27kfGVZwXCQgCDOra64UHA8bF4mIHxA1thYJgU/5GEx7z1lmGp7&#10;5y+67UMhYgj7FBWUIbSplD4vyaAf2JY4chfrDIYIXSG1w3sMN40cJcmbNFhxbCixpVVJ+XX/bRS4&#10;9fgjyOtm/Vrv6tPUbs/6rMdKPfe75QxEoC78i//cnzrOH73D7zPxAj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+SEcMAAADcAAAADwAAAAAAAAAAAAAAAACYAgAAZHJzL2Rv&#10;d25yZXYueG1sUEsFBgAAAAAEAAQA9QAAAIgDAAAAAA==&#10;" fillcolor="black" stroked="f"/>
                      <v:oval id="Oval 794" o:spid="_x0000_s1153" style="position:absolute;left:85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AGY8YA&#10;AADcAAAADwAAAGRycy9kb3ducmV2LnhtbESPQWsCQQyF7wX/wxDBW52taKlbRylFUTwUtELxFnbS&#10;3dWdzDIz6vrvzaHQW8J7ee/LbNG5Rl0pxNqzgZdhBoq48Lbm0sDhe/X8BiomZIuNZzJwpwiLee9p&#10;hrn1N97RdZ9KJSEcczRQpdTmWseiIodx6Fti0X59cJhkDaW2AW8S7ho9yrJX7bBmaaiwpc+KivP+&#10;4gyE5WSd9Hm1HJ++Tj9Tvz3ao50YM+h3H++gEnXp3/x3vbGCPxJaeUYm0P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AGY8YAAADcAAAADwAAAAAAAAAAAAAAAACYAgAAZHJz&#10;L2Rvd25yZXYueG1sUEsFBgAAAAAEAAQA9QAAAIsDAAAAAA==&#10;" fillcolor="black" stroked="f"/>
                      <v:oval id="Oval 795" o:spid="_x0000_s1154" style="position:absolute;left:1837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yj+MQA&#10;AADcAAAADwAAAGRycy9kb3ducmV2LnhtbERPTWvCQBC9F/wPywi9NRullhpdRYrS4qFgKoi3ITsm&#10;0exs2N0m6b/vCoXe5vE+Z7keTCM6cr62rGCSpCCIC6trLhUcv3ZPryB8QNbYWCYFP+RhvRo9LDHT&#10;tucDdXkoRQxhn6GCKoQ2k9IXFRn0iW2JI3exzmCI0JVSO+xjuGnkNE1fpMGaY0OFLb1VVNzyb6PA&#10;bWfvQd522+fr5/U0t/uzPuuZUo/jYbMAEWgI/+I/94eO86dzuD8TL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8o/jEAAAA3AAAAA8AAAAAAAAAAAAAAAAAmAIAAGRycy9k&#10;b3ducmV2LnhtbFBLBQYAAAAABAAEAPUAAACJAwAAAAA=&#10;" fillcolor="black" stroked="f"/>
                      <v:oval id="Oval 796" o:spid="_x0000_s1155" style="position:absolute;left:1837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+cuMcA&#10;AADcAAAADwAAAGRycy9kb3ducmV2LnhtbESPT2sCQQzF7wW/wxDBW52tf0q7dRQRRelBqC0Ub2En&#10;3V3dySwzo67fvjkUekt4L+/9Mlt0rlFXCrH2bOBpmIEiLrytuTTw9bl5fAEVE7LFxjMZuFOExbz3&#10;MMPc+ht/0PWQSiUhHHM0UKXU5lrHoiKHcehbYtF+fHCYZA2ltgFvEu4aPcqyZ+2wZmmosKVVRcX5&#10;cHEGwnq6Tfq8WU9O+9P3q38/2qOdGjPod8s3UIm69G/+u95ZwR8LvjwjE+j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IfnLjHAAAA3AAAAA8AAAAAAAAAAAAAAAAAmAIAAGRy&#10;cy9kb3ducmV2LnhtbFBLBQYAAAAABAAEAPUAAACMAwAAAAA=&#10;" fillcolor="black" stroked="f"/>
                      <v:oval id="Oval 797" o:spid="_x0000_s1156" style="position:absolute;left:2330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M5I8MA&#10;AADcAAAADwAAAGRycy9kb3ducmV2LnhtbERPTWsCMRC9F/ofwhR606xWi65GKaJYPAhdBfE2bKa7&#10;q5vJkkRd/30jCL3N433OdN6aWlzJ+cqygl43AUGcW11xoWC/W3VGIHxA1lhbJgV38jCfvb5MMdX2&#10;xj90zUIhYgj7FBWUITSplD4vyaDv2oY4cr/WGQwRukJqh7cYbmrZT5JPabDi2FBiQ4uS8nN2MQrc&#10;crgO8rxaDk7b02FsN0d91EOl3t/arwmIQG34Fz/d3zrO/+jB45l4gZ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M5I8MAAADcAAAADwAAAAAAAAAAAAAAAACYAgAAZHJzL2Rv&#10;d25yZXYueG1sUEsFBgAAAAAEAAQA9QAAAIgDAAAAAA==&#10;" fillcolor="black" stroked="f"/>
                      <v:oval id="Oval 798" o:spid="_x0000_s1157" style="position:absolute;left:85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GnVMMA&#10;AADcAAAADwAAAGRycy9kb3ducmV2LnhtbERPTWsCMRC9F/ofwhR602ytFl2NIqJUPAhdBfE2bKa7&#10;q5vJkqS6/nsjCL3N433OZNaaWlzI+cqygo9uAoI4t7riQsF+t+oMQfiArLG2TApu5GE2fX2ZYKrt&#10;lX/okoVCxBD2KSooQ2hSKX1ekkHftQ1x5H6tMxgidIXUDq8x3NSylyRf0mDFsaHEhhYl5efszyhw&#10;y8F3kOfVsn/ang4juznqox4o9f7WzscgArXhX/x0r3Wc/9mDxzPxAj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GnVMMAAADcAAAADwAAAAAAAAAAAAAAAACYAgAAZHJzL2Rv&#10;d25yZXYueG1sUEsFBgAAAAAEAAQA9QAAAIgDAAAAAA==&#10;" fillcolor="black" stroked="f"/>
                      <v:oval id="Oval 799" o:spid="_x0000_s1158" style="position:absolute;left:1344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0Cz8MA&#10;AADcAAAADwAAAGRycy9kb3ducmV2LnhtbERPS2sCMRC+F/wPYYTeNGut0m43SimKxYOgFcTbsBn3&#10;4WayJFG3/74RhN7m43tONu9MI67kfGVZwWiYgCDOra64ULD/WQ7eQPiArLGxTAp+ycN81nvKMNX2&#10;xlu67kIhYgj7FBWUIbSplD4vyaAf2pY4cifrDIYIXSG1w1sMN418SZKpNFhxbCixpa+S8vPuYhS4&#10;xWQV5Hm5eK039eHdro/6qCdKPfe7zw8QgbrwL364v3WcPx7D/Zl4gZ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0Cz8MAAADcAAAADwAAAAAAAAAAAAAAAACYAgAAZHJzL2Rv&#10;d25yZXYueG1sUEsFBgAAAAAEAAQA9QAAAIgDAAAAAA==&#10;" fillcolor="black" stroked="f"/>
                      <v:oval id="Oval 800" o:spid="_x0000_s1159" style="position:absolute;left:85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Sau8MA&#10;AADcAAAADwAAAGRycy9kb3ducmV2LnhtbERPTWsCMRC9C/0PYQreatZWpd0apRRF8SC4FcTbsBl3&#10;VzeTJYm6/nsjFLzN433OeNqaWlzI+cqygn4vAUGcW11xoWD7N3/7BOEDssbaMim4kYfp5KUzxlTb&#10;K2/okoVCxBD2KSooQ2hSKX1ekkHfsw1x5A7WGQwRukJqh9cYbmr5niQjabDi2FBiQ78l5afsbBS4&#10;2XAR5Gk+GxzXx92XXe31Xg+V6r62P98gArXhKf53L3Wc/zGAxzPxAjm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Sau8MAAADcAAAADwAAAAAAAAAAAAAAAACYAgAAZHJzL2Rv&#10;d25yZXYueG1sUEsFBgAAAAAEAAQA9QAAAIgDAAAAAA==&#10;" fillcolor="black" stroked="f"/>
                      <v:oval id="Oval 801" o:spid="_x0000_s1160" style="position:absolute;left:1837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g/IMMA&#10;AADcAAAADwAAAGRycy9kb3ducmV2LnhtbERPS2sCMRC+F/wPYYTeNGvblbo1K1KUiodCtSDehs10&#10;H24mS5Lq9t8bQehtPr7nzBe9acWZnK8tK5iMExDEhdU1lwq+9+vRKwgfkDW2lknBH3lY5IOHOWba&#10;XviLzrtQihjCPkMFVQhdJqUvKjLox7YjjtyPdQZDhK6U2uElhptWPiXJVBqsOTZU2NF7RcVp92sU&#10;uFX6EeRpvXppPpvDzG6P+qhTpR6H/fINRKA+/Ivv7o2O859TuD0TL5D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g/IMMAAADcAAAADwAAAAAAAAAAAAAAAACYAgAAZHJzL2Rv&#10;d25yZXYueG1sUEsFBgAAAAAEAAQA9QAAAIgDAAAAAA==&#10;" fillcolor="black" stroked="f"/>
                      <v:oval id="Oval 802" o:spid="_x0000_s1161" style="position:absolute;left:1837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qhV8MA&#10;AADcAAAADwAAAGRycy9kb3ducmV2LnhtbERPS2sCMRC+F/wPYQRvNaut0m43ihSl0oOgFcTbsBn3&#10;4WayJFHXf98UCt7m43tONu9MI67kfGVZwWiYgCDOra64ULD/WT2/gfABWWNjmRTcycN81nvKMNX2&#10;xlu67kIhYgj7FBWUIbSplD4vyaAf2pY4cifrDIYIXSG1w1sMN40cJ8lUGqw4NpTY0mdJ+Xl3MQrc&#10;cvIV5Hm1fK039eHdfh/1UU+UGvS7xQeIQF14iP/dax3nv0zh75l4gZ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qhV8MAAADcAAAADwAAAAAAAAAAAAAAAACYAgAAZHJzL2Rv&#10;d25yZXYueG1sUEsFBgAAAAAEAAQA9QAAAIgDAAAAAA==&#10;" fillcolor="black" stroked="f"/>
                      <v:oval id="Oval 803" o:spid="_x0000_s1162" style="position:absolute;left:2330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YEzMMA&#10;AADcAAAADwAAAGRycy9kb3ducmV2LnhtbERPS2sCMRC+C/6HMIK3mtXWqqtRpCgtHgo+QLwNm3F3&#10;dTNZkqjbf98UCt7m43vObNGYStzJ+dKygn4vAUGcWV1yruCwX7+MQfiArLGyTAp+yMNi3m7NMNX2&#10;wVu670IuYgj7FBUUIdSplD4ryKDv2Zo4cmfrDIYIXS61w0cMN5UcJMm7NFhybCiwpo+CsuvuZhS4&#10;1fAzyOt69Xb5vhwndnPSJz1UqttpllMQgZrwFP+7v3Sc/zqCv2fiBXL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fYEzMMAAADcAAAADwAAAAAAAAAAAAAAAACYAgAAZHJzL2Rv&#10;d25yZXYueG1sUEsFBgAAAAAEAAQA9QAAAIgDAAAAAA==&#10;" fillcolor="black" stroked="f"/>
                      <v:oval id="Oval 804" o:spid="_x0000_s1163" style="position:absolute;left:2823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mQvscA&#10;AADcAAAADwAAAGRycy9kb3ducmV2LnhtbESPT2sCQQzF7wW/wxDBW52tf0q7dRQRRelBqC0Ub2En&#10;3V3dySwzo67fvjkUekt4L+/9Mlt0rlFXCrH2bOBpmIEiLrytuTTw9bl5fAEVE7LFxjMZuFOExbz3&#10;MMPc+ht/0PWQSiUhHHM0UKXU5lrHoiKHcehbYtF+fHCYZA2ltgFvEu4aPcqyZ+2wZmmosKVVRcX5&#10;cHEGwnq6Tfq8WU9O+9P3q38/2qOdGjPod8s3UIm69G/+u95ZwR8LrTwjE+j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xpkL7HAAAA3AAAAA8AAAAAAAAAAAAAAAAAmAIAAGRy&#10;cy9kb3ducmV2LnhtbFBLBQYAAAAABAAEAPUAAACMAwAAAAA=&#10;" fillcolor="black" stroked="f"/>
                      <v:oval id="Oval 805" o:spid="_x0000_s1164" style="position:absolute;left:3316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U1JcMA&#10;AADcAAAADwAAAGRycy9kb3ducmV2LnhtbERPTWvCQBC9C/6HZQRvdWOtUtOsIkWp9CBoBcltyE6T&#10;aHY27G41/fduoeBtHu9zsmVnGnEl52vLCsajBARxYXXNpYLj1+bpFYQPyBoby6TglzwsF/1ehqm2&#10;N97T9RBKEUPYp6igCqFNpfRFRQb9yLbEkfu2zmCI0JVSO7zFcNPI5ySZSYM1x4YKW3qvqLgcfowC&#10;t55+BHnZrF/Ou/Npbj9zneupUsNBt3oDEagLD/G/e6vj/Mkc/p6JF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U1JcMAAADcAAAADwAAAAAAAAAAAAAAAACYAgAAZHJzL2Rv&#10;d25yZXYueG1sUEsFBgAAAAAEAAQA9QAAAIgDAAAAAA==&#10;" fillcolor="black" stroked="f"/>
                      <v:oval id="Oval 806" o:spid="_x0000_s1165" style="position:absolute;left:2823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nvxcYA&#10;AADcAAAADwAAAGRycy9kb3ducmV2LnhtbESPQWvCQBCF70L/wzKF3nTTomJTVxFRWnoQjIXibchO&#10;k2h2NuxuNf33nYPgbYb35r1v5svetepCITaeDTyPMlDEpbcNVwa+DtvhDFRMyBZbz2TgjyIsFw+D&#10;OebWX3lPlyJVSkI45migTqnLtY5lTQ7jyHfEov344DDJGiptA14l3LX6Jcum2mHD0lBjR+uaynPx&#10;6wyEzeQ96fN2Mz7tTt+v/vNoj3ZizNNjv3oDlahPd/Pt+sMK/ljw5RmZQC/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nvxcYAAADcAAAADwAAAAAAAAAAAAAAAACYAgAAZHJz&#10;L2Rvd25yZXYueG1sUEsFBgAAAAAEAAQA9QAAAIsDAAAAAA==&#10;" fillcolor="black" stroked="f"/>
                      <v:oval id="Oval 807" o:spid="_x0000_s1166" style="position:absolute;left:380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VKXsQA&#10;AADcAAAADwAAAGRycy9kb3ducmV2LnhtbERPTWvCQBC9F/oflhG81U2KlhpdQykRpYeCVhBvQ3ZM&#10;YrKzYXfV9N93C4Xe5vE+Z5kPphM3cr6xrCCdJCCIS6sbrhQcvtZPryB8QNbYWSYF3+QhXz0+LDHT&#10;9s47uu1DJWII+wwV1CH0mZS+rMmgn9ieOHJn6wyGCF0ltcN7DDedfE6SF2mw4dhQY0/vNZXt/moU&#10;uGK2CbJdF9PL5+U4tx8nfdIzpcaj4W0BItAQ/sV/7q2O86cp/D4TL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VSl7EAAAA3AAAAA8AAAAAAAAAAAAAAAAAmAIAAGRycy9k&#10;b3ducmV2LnhtbFBLBQYAAAAABAAEAPUAAACJAwAAAAA=&#10;" fillcolor="black" stroked="f"/>
                      <v:oval id="Oval 808" o:spid="_x0000_s1167" style="position:absolute;left:380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fUKcQA&#10;AADcAAAADwAAAGRycy9kb3ducmV2LnhtbERPTWvCQBC9C/0PyxR6002DShtdQymRlh4EbUG8Ddlp&#10;EpOdDbtbjf/eLQje5vE+Z5kPphMncr6xrOB5koAgLq1uuFLw870ev4DwAVljZ5kUXMhDvnoYLTHT&#10;9sxbOu1CJWII+wwV1CH0mZS+rMmgn9ieOHK/1hkMEbpKaofnGG46mSbJXBpsODbU2NN7TWW7+zMK&#10;XDH7CLJdF9Pj5rh/tV8HfdAzpZ4eh7cFiEBDuItv7k8d509T+H8mXi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H1CnEAAAA3AAAAA8AAAAAAAAAAAAAAAAAmAIAAGRycy9k&#10;b3ducmV2LnhtbFBLBQYAAAAABAAEAPUAAACJAwAAAAA=&#10;" fillcolor="black" stroked="f"/>
                      <v:oval id="Oval 809" o:spid="_x0000_s1168" style="position:absolute;left:430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txssMA&#10;AADcAAAADwAAAGRycy9kb3ducmV2LnhtbERPTWsCMRC9C/0PYQreatZWpd0apRRF8SC4FcTbsBl3&#10;VzeTJYm6/nsjFLzN433OeNqaWlzI+cqygn4vAUGcW11xoWD7N3/7BOEDssbaMim4kYfp5KUzxlTb&#10;K2/okoVCxBD2KSooQ2hSKX1ekkHfsw1x5A7WGQwRukJqh9cYbmr5niQjabDi2FBiQ78l5afsbBS4&#10;2XAR5Gk+GxzXx92XXe31Xg+V6r62P98gArXhKf53L3WcP/iAxzPxAjm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stxssMAAADcAAAADwAAAAAAAAAAAAAAAACYAgAAZHJzL2Rv&#10;d25yZXYueG1sUEsFBgAAAAAEAAQA9QAAAIgDAAAAAA==&#10;" fillcolor="black" stroked="f"/>
                      <v:oval id="Oval 810" o:spid="_x0000_s1169" style="position:absolute;left:2823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LpxsQA&#10;AADcAAAADwAAAGRycy9kb3ducmV2LnhtbERPTWvCQBC9C/0PyxR6q5tKFE2zkSJKSw+CaUG8Ddlp&#10;Es3Oht2txn/vFgre5vE+J18OphNncr61rOBlnIAgrqxuuVbw/bV5noPwAVljZ5kUXMnDsngY5Zhp&#10;e+EdnctQixjCPkMFTQh9JqWvGjLox7YnjtyPdQZDhK6W2uElhptOTpJkJg22HBsa7GnVUHUqf40C&#10;t56+B3narNPj9rhf2M+DPuipUk+Pw9sriEBDuIv/3R86zk9T+HsmXi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i6cbEAAAA3AAAAA8AAAAAAAAAAAAAAAAAmAIAAGRycy9k&#10;b3ducmV2LnhtbFBLBQYAAAAABAAEAPUAAACJAwAAAAA=&#10;" fillcolor="black" stroked="f"/>
                      <v:oval id="Oval 811" o:spid="_x0000_s1170" style="position:absolute;left:3316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5MXcQA&#10;AADcAAAADwAAAGRycy9kb3ducmV2LnhtbERPTWvCQBC9C/0PyxS86abFiKbZSClKSw+CaUG8Ddlp&#10;Es3Oht1V03/fLQje5vE+J18NphMXcr61rOBpmoAgrqxuuVbw/bWZLED4gKyxs0wKfsnDqngY5Zhp&#10;e+UdXcpQixjCPkMFTQh9JqWvGjLop7YnjtyPdQZDhK6W2uE1hptOPifJXBpsOTY02NNbQ9WpPBsF&#10;bp2+B3narGfH7XG/tJ8HfdCpUuPH4fUFRKAh3MU394eO82cp/D8TL5D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uTF3EAAAA3AAAAA8AAAAAAAAAAAAAAAAAmAIAAGRycy9k&#10;b3ducmV2LnhtbFBLBQYAAAAABAAEAPUAAACJAwAAAAA=&#10;" fillcolor="black" stroked="f"/>
                      <v:oval id="Oval 812" o:spid="_x0000_s1171" style="position:absolute;left:2823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zSKsQA&#10;AADcAAAADwAAAGRycy9kb3ducmV2LnhtbERPTWvCQBC9C/0PyxS81U1FpY2uoZSESg+CtiDehuw0&#10;icnOht2txn/fFQre5vE+Z5UNphNncr6xrOB5koAgLq1uuFLw/VU8vYDwAVljZ5kUXMlDtn4YrTDV&#10;9sI7Ou9DJWII+xQV1CH0qZS+rMmgn9ieOHI/1hkMEbpKaoeXGG46OU2ShTTYcGyosaf3msp2/2sU&#10;uHz+EWRb5LPT9nR4tZ9HfdRzpcaPw9sSRKAh3MX/7o2O82cLuD0TL5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80irEAAAA3AAAAA8AAAAAAAAAAAAAAAAAmAIAAGRycy9k&#10;b3ducmV2LnhtbFBLBQYAAAAABAAEAPUAAACJAwAAAAA=&#10;" fillcolor="black" stroked="f"/>
                      <v:oval id="Oval 813" o:spid="_x0000_s1172" style="position:absolute;left:380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B3scMA&#10;AADcAAAADwAAAGRycy9kb3ducmV2LnhtbERPS2sCMRC+F/wPYYTealbRVteNIkVp8SBUBfE2bMZ9&#10;uJksSarbf28Khd7m43tOtuxMI27kfGVZwXCQgCDOra64UHA8bF6mIHxA1thYJgU/5GG56D1lmGp7&#10;5y+67UMhYgj7FBWUIbSplD4vyaAf2JY4chfrDIYIXSG1w3sMN40cJcmrNFhxbCixpfeS8uv+2yhw&#10;68lHkNfNelzv6tPMbs/6rCdKPfe71RxEoC78i//cnzrOH7/B7zPxAr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B3scMAAADcAAAADwAAAAAAAAAAAAAAAACYAgAAZHJzL2Rv&#10;d25yZXYueG1sUEsFBgAAAAAEAAQA9QAAAIgDAAAAAA==&#10;" fillcolor="black" stroked="f"/>
                      <v:oval id="Oval 814" o:spid="_x0000_s1173" style="position:absolute;left:380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/jw8YA&#10;AADcAAAADwAAAGRycy9kb3ducmV2LnhtbESPQWvCQBCF70L/wzKF3nTTomJTVxFRWnoQjIXibchO&#10;k2h2NuxuNf33nYPgbYb35r1v5svetepCITaeDTyPMlDEpbcNVwa+DtvhDFRMyBZbz2TgjyIsFw+D&#10;OebWX3lPlyJVSkI45migTqnLtY5lTQ7jyHfEov344DDJGiptA14l3LX6Jcum2mHD0lBjR+uaynPx&#10;6wyEzeQ96fN2Mz7tTt+v/vNoj3ZizNNjv3oDlahPd/Pt+sMK/lho5RmZQC/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G/jw8YAAADcAAAADwAAAAAAAAAAAAAAAACYAgAAZHJz&#10;L2Rvd25yZXYueG1sUEsFBgAAAAAEAAQA9QAAAIsDAAAAAA==&#10;" fillcolor="black" stroked="f"/>
                      <v:oval id="Oval 815" o:spid="_x0000_s1174" style="position:absolute;left:430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NGWMQA&#10;AADcAAAADwAAAGRycy9kb3ducmV2LnhtbERPTWvCQBC9F/wPywi9NRuLlhpdRYrS4qFgKoi3ITsm&#10;0exs2N0m6b/vCoXe5vE+Z7keTCM6cr62rGCSpCCIC6trLhUcv3ZPryB8QNbYWCYFP+RhvRo9LDHT&#10;tucDdXkoRQxhn6GCKoQ2k9IXFRn0iW2JI3exzmCI0JVSO+xjuGnkc5q+SIM1x4YKW3qrqLjl30aB&#10;287eg7ztttPr5/U0t/uzPuuZUo/jYbMAEWgI/+I/94eO86dzuD8TL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jRljEAAAA3AAAAA8AAAAAAAAAAAAAAAAAmAIAAGRycy9k&#10;b3ducmV2LnhtbFBLBQYAAAAABAAEAPUAAACJAwAAAAA=&#10;" fillcolor="black" stroked="f"/>
                      <v:oval id="Oval 816" o:spid="_x0000_s1175" style="position:absolute;left:1344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B5GMYA&#10;AADcAAAADwAAAGRycy9kb3ducmV2LnhtbESPQWvCQBCF7wX/wzKF3uqmpSkaXUWKYulB0BbE25Ad&#10;k2h2Nuyumv77zkHobYb35r1vpvPetepKITaeDbwMM1DEpbcNVwZ+vlfPI1AxIVtsPZOBX4ownw0e&#10;plhYf+MtXXepUhLCsUADdUpdoXUsa3IYh74jFu3og8Mka6i0DXiTcNfq1yx71w4bloYaO/qoqTzv&#10;Ls5AWObrpM+r5dtpc9qP/dfBHmxuzNNjv5iAStSnf/P9+tMKfi748oxMo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8B5GMYAAADcAAAADwAAAAAAAAAAAAAAAACYAgAAZHJz&#10;L2Rvd25yZXYueG1sUEsFBgAAAAAEAAQA9QAAAIsDAAAAAA==&#10;" fillcolor="black" stroked="f"/>
                      <v:oval id="Oval 817" o:spid="_x0000_s1176" style="position:absolute;left:2330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zcg8MA&#10;AADcAAAADwAAAGRycy9kb3ducmV2LnhtbERPTWvCQBC9C/6HZYTedGNppEZXKSWhpQehtiDehuyY&#10;RLOzYXer8d+7BcHbPN7nLNe9acWZnG8sK5hOEhDEpdUNVwp+f4rxKwgfkDW2lknBlTysV8PBEjNt&#10;L/xN522oRAxhn6GCOoQuk9KXNRn0E9sRR+5gncEQoaukdniJ4aaVz0kykwYbjg01dvReU3na/hkF&#10;Lk8/gjwV+ctxc9zN7dde73Wq1NOof1uACNSHh/ju/tRxfjqF/2fiB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zcg8MAAADcAAAADwAAAAAAAAAAAAAAAACYAgAAZHJzL2Rv&#10;d25yZXYueG1sUEsFBgAAAAAEAAQA9QAAAIgDAAAAAA==&#10;" fillcolor="black" stroked="f"/>
                      <v:oval id="Oval 818" o:spid="_x0000_s1177" style="position:absolute;left:1344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5C9MIA&#10;AADcAAAADwAAAGRycy9kb3ducmV2LnhtbERPTYvCMBC9L/gfwgje1lSxy1qNIqLs4mFhVRBvQzO2&#10;1WZSkqj13xthYW/zeJ8znbemFjdyvrKsYNBPQBDnVldcKNjv1u+fIHxA1lhbJgUP8jCfdd6mmGl7&#10;51+6bUMhYgj7DBWUITSZlD4vyaDv24Y4cifrDIYIXSG1w3sMN7UcJsmHNFhxbCixoWVJ+WV7NQrc&#10;Kv0K8rJejc4/58PYbo76qFOlet12MQERqA3/4j/3t47z0yG8nokX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XkL0wgAAANwAAAAPAAAAAAAAAAAAAAAAAJgCAABkcnMvZG93&#10;bnJldi54bWxQSwUGAAAAAAQABAD1AAAAhwMAAAAA&#10;" fillcolor="black" stroked="f"/>
                      <v:oval id="Oval 819" o:spid="_x0000_s1178" style="position:absolute;left:3316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Lnb8MA&#10;AADcAAAADwAAAGRycy9kb3ducmV2LnhtbERPS2sCMRC+F/wPYYTeNGvblbo1K1KUiodCtSDehs10&#10;H24mS5Lq9t8bQehtPr7nzBe9acWZnK8tK5iMExDEhdU1lwq+9+vRKwgfkDW2lknBH3lY5IOHOWba&#10;XviLzrtQihjCPkMFVQhdJqUvKjLox7YjjtyPdQZDhK6U2uElhptWPiXJVBqsOTZU2NF7RcVp92sU&#10;uFX6EeRpvXppPpvDzG6P+qhTpR6H/fINRKA+/Ivv7o2O89NnuD0TL5D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Lnb8MAAADcAAAADwAAAAAAAAAAAAAAAACYAgAAZHJzL2Rv&#10;d25yZXYueG1sUEsFBgAAAAAEAAQA9QAAAIgDAAAAAA==&#10;" fillcolor="black" stroked="f"/>
                      <v:oval id="Oval 820" o:spid="_x0000_s1179" style="position:absolute;left:2330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t/G8QA&#10;AADcAAAADwAAAGRycy9kb3ducmV2LnhtbERPTWvCQBC9C/0PyxS86abFiKbZSClKSw+CaUG8Ddlp&#10;Es3Oht1V03/fLQje5vE+J18NphMXcr61rOBpmoAgrqxuuVbw/bWZLED4gKyxs0wKfsnDqngY5Zhp&#10;e+UdXcpQixjCPkMFTQh9JqWvGjLop7YnjtyPdQZDhK6W2uE1hptOPifJXBpsOTY02NNbQ9WpPBsF&#10;bp2+B3narGfH7XG/tJ8HfdCpUuPH4fUFRKAh3MU394eO89MZ/D8TL5D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7fxvEAAAA3AAAAA8AAAAAAAAAAAAAAAAAmAIAAGRycy9k&#10;b3ducmV2LnhtbFBLBQYAAAAABAAEAPUAAACJAwAAAAA=&#10;" fillcolor="black" stroked="f"/>
                      <v:oval id="Oval 821" o:spid="_x0000_s1180" style="position:absolute;left:430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fagMMA&#10;AADcAAAADwAAAGRycy9kb3ducmV2LnhtbERPTWvCQBC9C/6HZYTe6sbSlBpdQymRFg8FU0G8Ddkx&#10;iWZnw+5W03/fFQre5vE+Z5kPphMXcr61rGA2TUAQV1a3XCvYfa8fX0H4gKyxs0wKfslDvhqPlphp&#10;e+UtXcpQixjCPkMFTQh9JqWvGjLop7YnjtzROoMhQldL7fAaw00nn5LkRRpsOTY02NN7Q9W5/DEK&#10;XJF+BHleF8+nr9N+bjcHfdCpUg+T4W0BItAQ7uJ/96eO89MUbs/EC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7fagMMAAADcAAAADwAAAAAAAAAAAAAAAACYAgAAZHJzL2Rv&#10;d25yZXYueG1sUEsFBgAAAAAEAAQA9QAAAIgDAAAAAA==&#10;" fillcolor="black" stroked="f"/>
                      <v:oval id="Oval 822" o:spid="_x0000_s1181" style="position:absolute;left:3316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VE98QA&#10;AADcAAAADwAAAGRycy9kb3ducmV2LnhtbERPTWvCQBC9C/0PyxS86abFSE1dQymRSg9C04J4G7LT&#10;JJqdDbtbjf++Kwje5vE+Z5kPphMncr61rOBpmoAgrqxuuVbw872evIDwAVljZ5kUXMhDvnoYLTHT&#10;9sxfdCpDLWII+wwVNCH0mZS+asign9qeOHK/1hkMEbpaaofnGG46+Zwkc2mw5djQYE/vDVXH8s8o&#10;cEX6EeRxXcwO28NuYT/3eq9TpcaPw9sriEBDuItv7o2O89M5XJ+JF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lRPfEAAAA3AAAAA8AAAAAAAAAAAAAAAAAmAIAAGRycy9k&#10;b3ducmV2LnhtbFBLBQYAAAAABAAEAPUAAACJAwAAAAA=&#10;" fillcolor="black" stroked="f"/>
                      <v:oval id="Oval 823" o:spid="_x0000_s1182" style="position:absolute;left:430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nhbMMA&#10;AADcAAAADwAAAGRycy9kb3ducmV2LnhtbERPS2sCMRC+C/6HMEJvNWvpat2aFSlKi4dCtSDehs10&#10;H24mS5Lq9t8boeBtPr7nLJa9acWZnK8tK5iMExDEhdU1lwq+95vHFxA+IGtsLZOCP/KwzIeDBWba&#10;XviLzrtQihjCPkMFVQhdJqUvKjLox7YjjtyPdQZDhK6U2uElhptWPiXJVBqsOTZU2NFbRcVp92sU&#10;uHX6HuRps35uPpvD3G6P+qhTpR5G/eoVRKA+3MX/7g8d56czuD0TL5D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nhbMMAAADcAAAADwAAAAAAAAAAAAAAAACYAgAAZHJzL2Rv&#10;d25yZXYueG1sUEsFBgAAAAAEAAQA9QAAAIgDAAAAAA==&#10;" fillcolor="black" stroked="f"/>
                    </v:group>
                    <v:group id="Group 824" o:spid="_x0000_s1183" style="position:absolute;left:8739;top:1419;width:2029;height:2045" coordorigin="8739,1419" coordsize="2029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    <v:oval id="Oval 825" o:spid="_x0000_s1184" style="position:absolute;left:873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rQhcIA&#10;AADcAAAADwAAAGRycy9kb3ducmV2LnhtbERPTYvCMBC9L/gfwgje1lSxy1qNIqIoHhZWBfE2NGNb&#10;bSYlidr99xthYW/zeJ8znbemFg9yvrKsYNBPQBDnVldcKDge1u+fIHxA1lhbJgU/5GE+67xNMdP2&#10;yd/02IdCxBD2GSooQ2gyKX1ekkHftw1x5C7WGQwRukJqh88Ybmo5TJIPabDi2FBiQ8uS8tv+bhS4&#10;VboJ8rZeja5f19PY7s76rFOlet12MQERqA3/4j/3Vsf56Rhez8QL5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+tCFwgAAANwAAAAPAAAAAAAAAAAAAAAAAJgCAABkcnMvZG93&#10;bnJldi54bWxQSwUGAAAAAAQABAD1AAAAhwMAAAAA&#10;" fillcolor="black" stroked="f"/>
                      <v:oval id="Oval 826" o:spid="_x0000_s1185" style="position:absolute;left:923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yzpcYA&#10;AADcAAAADwAAAGRycy9kb3ducmV2LnhtbESPQWsCQQyF74L/YYjQW52tqLRbRxFRlB4K2kLxFnbS&#10;3dWdzDIz1fXfm0PBW8J7ee/LbNG5Rl0oxNqzgZdhBoq48Lbm0sD31+b5FVRMyBYbz2TgRhEW835v&#10;hrn1V97T5ZBKJSEcczRQpdTmWseiIodx6Fti0X59cJhkDaW2Aa8S7ho9yrKpdlizNFTY0qqi4nz4&#10;cwbCerJN+rxZj0+fp583/3G0Rzsx5mnQLd9BJerSw/x/vbOCPxV8eUYm0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ayzpcYAAADcAAAADwAAAAAAAAAAAAAAAACYAgAAZHJz&#10;L2Rvd25yZXYueG1sUEsFBgAAAAAEAAQA9QAAAIsDAAAAAA==&#10;" fillcolor="black" stroked="f"/>
                      <v:oval id="Oval 827" o:spid="_x0000_s1186" style="position:absolute;left:873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AWPsIA&#10;AADcAAAADwAAAGRycy9kb3ducmV2LnhtbERPS4vCMBC+L/gfwgjeNHVR0WoUWRQXDws+QLwNzdhW&#10;m0lJonb/vVkQ9jYf33Nmi8ZU4kHOl5YV9HsJCOLM6pJzBcfDujsG4QOyxsoyKfglD4t562OGqbZP&#10;3tFjH3IRQ9inqKAIoU6l9FlBBn3P1sSRu1hnMETocqkdPmO4qeRnkoykwZJjQ4E1fRWU3fZ3o8Ct&#10;hpsgb+vV4PpzPU3s9qzPeqhUp90spyACNeFf/HZ/6zh/1Ie/Z+IF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4BY+wgAAANwAAAAPAAAAAAAAAAAAAAAAAJgCAABkcnMvZG93&#10;bnJldi54bWxQSwUGAAAAAAQABAD1AAAAhwMAAAAA&#10;" fillcolor="black" stroked="f"/>
                      <v:oval id="Oval 828" o:spid="_x0000_s1187" style="position:absolute;left:9725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KIScIA&#10;AADcAAAADwAAAGRycy9kb3ducmV2LnhtbERPTYvCMBC9C/sfwix403RFxa1GEVGUPQjqgngbmtm2&#10;2kxKErX++40geJvH+5zJrDGVuJHzpWUFX90EBHFmdcm5gt/DqjMC4QOyxsoyKXiQh9n0ozXBVNs7&#10;7+i2D7mIIexTVFCEUKdS+qwgg75ra+LI/VlnMETocqkd3mO4qWQvSYbSYMmxocCaFgVll/3VKHDL&#10;wTrIy2rZP2/Px2/7c9InPVCq/dnMxyACNeEtfrk3Os4f9uD5TLxAT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MohJwgAAANwAAAAPAAAAAAAAAAAAAAAAAJgCAABkcnMvZG93&#10;bnJldi54bWxQSwUGAAAAAAQABAD1AAAAhwMAAAAA&#10;" fillcolor="black" stroked="f"/>
                      <v:oval id="Oval 829" o:spid="_x0000_s1188" style="position:absolute;left:9725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4t0sMA&#10;AADcAAAADwAAAGRycy9kb3ducmV2LnhtbERPS2sCMRC+F/wPYQRvNaut0m43ihSl0oOgFcTbsBn3&#10;4WayJFHXf98UCt7m43tONu9MI67kfGVZwWiYgCDOra64ULD/WT2/gfABWWNjmRTcycN81nvKMNX2&#10;xlu67kIhYgj7FBWUIbSplD4vyaAf2pY4cifrDIYIXSG1w1sMN40cJ8lUGqw4NpTY0mdJ+Xl3MQrc&#10;cvIV5Hm1fK039eHdfh/1UU+UGvS7xQeIQF14iP/dax3nT1/g75l4gZ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4t0sMAAADcAAAADwAAAAAAAAAAAAAAAACYAgAAZHJzL2Rv&#10;d25yZXYueG1sUEsFBgAAAAAEAAQA9QAAAIgDAAAAAA==&#10;" fillcolor="black" stroked="f"/>
                      <v:oval id="Oval 830" o:spid="_x0000_s1189" style="position:absolute;left:10218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e1psQA&#10;AADcAAAADwAAAGRycy9kb3ducmV2LnhtbERPTWvCQBC9C/0PyxS81U1FpY2uoZSESg+CtiDehuw0&#10;icnOht2txn/fFQre5vE+Z5UNphNncr6xrOB5koAgLq1uuFLw/VU8vYDwAVljZ5kUXMlDtn4YrTDV&#10;9sI7Ou9DJWII+xQV1CH0qZS+rMmgn9ieOHI/1hkMEbpKaoeXGG46OU2ShTTYcGyosaf3msp2/2sU&#10;uHz+EWRb5LPT9nR4tZ9HfdRzpcaPw9sSRKAh3MX/7o2O8xczuD0TL5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XtabEAAAA3AAAAA8AAAAAAAAAAAAAAAAAmAIAAGRycy9k&#10;b3ducmV2LnhtbFBLBQYAAAAABAAEAPUAAACJAwAAAAA=&#10;" fillcolor="black" stroked="f"/>
                      <v:oval id="Oval 831" o:spid="_x0000_s1190" style="position:absolute;left:873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sQPcQA&#10;AADcAAAADwAAAGRycy9kb3ducmV2LnhtbERPTWvCQBC9C/0PyxS86abFSE1dQymRSg9C04J4G7LT&#10;JJqdDbtbjf++Kwje5vE+Z5kPphMncr61rOBpmoAgrqxuuVbw872evIDwAVljZ5kUXMhDvnoYLTHT&#10;9sxfdCpDLWII+wwVNCH0mZS+asign9qeOHK/1hkMEbpaaofnGG46+Zwkc2mw5djQYE/vDVXH8s8o&#10;cEX6EeRxXcwO28NuYT/3eq9TpcaPw9sriEBDuItv7o2O8+cpXJ+JF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bED3EAAAA3AAAAA8AAAAAAAAAAAAAAAAAmAIAAGRycy9k&#10;b3ducmV2LnhtbFBLBQYAAAAABAAEAPUAAACJAwAAAAA=&#10;" fillcolor="black" stroked="f"/>
                      <v:oval id="Oval 832" o:spid="_x0000_s1191" style="position:absolute;left:923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mOSsMA&#10;AADcAAAADwAAAGRycy9kb3ducmV2LnhtbERPTWvCQBC9F/wPyxS86aZFQ02zESmKxUOhKoi3ITtN&#10;otnZsLtq+u/dgtDbPN7n5PPetOJKzjeWFbyMExDEpdUNVwr2u9XoDYQPyBpby6TglzzMi8FTjpm2&#10;N/6m6zZUIoawz1BBHUKXSenLmgz6se2II/djncEQoaukdniL4aaVr0mSSoMNx4YaO/qoqTxvL0aB&#10;W07XQZ5Xy8np63SY2c1RH/VUqeFzv3gHEagP/+KH+1PH+WkKf8/EC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mOSsMAAADcAAAADwAAAAAAAAAAAAAAAACYAgAAZHJzL2Rv&#10;d25yZXYueG1sUEsFBgAAAAAEAAQA9QAAAIgDAAAAAA==&#10;" fillcolor="black" stroked="f"/>
                      <v:oval id="Oval 833" o:spid="_x0000_s1192" style="position:absolute;left:873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Ur0cMA&#10;AADcAAAADwAAAGRycy9kb3ducmV2LnhtbERPTWsCMRC9C/0PYQreatZStd0apRRF8SC4FcTbsBl3&#10;VzeTJYm6/nsjFLzN433OeNqaWlzI+cqygn4vAUGcW11xoWD7N3/7BOEDssbaMim4kYfp5KUzxlTb&#10;K2/okoVCxBD2KSooQ2hSKX1ekkHfsw1x5A7WGQwRukJqh9cYbmr5niRDabDi2FBiQ78l5afsbBS4&#10;2WAR5Gk++ziuj7svu9rrvR4o1X1tf75BBGrDU/zvXuo4fziCxzPxAjm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Ur0cMAAADcAAAADwAAAAAAAAAAAAAAAACYAgAAZHJzL2Rv&#10;d25yZXYueG1sUEsFBgAAAAAEAAQA9QAAAIgDAAAAAA==&#10;" fillcolor="black" stroked="f"/>
                      <v:oval id="Oval 834" o:spid="_x0000_s1193" style="position:absolute;left:9725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q/o8YA&#10;AADcAAAADwAAAGRycy9kb3ducmV2LnhtbESPQWsCQQyF74L/YYjQW52tqLRbRxFRlB4K2kLxFnbS&#10;3dWdzDIz1fXfm0PBW8J7ee/LbNG5Rl0oxNqzgZdhBoq48Lbm0sD31+b5FVRMyBYbz2TgRhEW835v&#10;hrn1V97T5ZBKJSEcczRQpdTmWseiIodx6Fti0X59cJhkDaW2Aa8S7ho9yrKpdlizNFTY0qqi4nz4&#10;cwbCerJN+rxZj0+fp583/3G0Rzsx5mnQLd9BJerSw/x/vbOCPxVaeUYm0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9q/o8YAAADcAAAADwAAAAAAAAAAAAAAAACYAgAAZHJz&#10;L2Rvd25yZXYueG1sUEsFBgAAAAAEAAQA9QAAAIsDAAAAAA==&#10;" fillcolor="black" stroked="f"/>
                      <v:oval id="Oval 835" o:spid="_x0000_s1194" style="position:absolute;left:9725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YaOMIA&#10;AADcAAAADwAAAGRycy9kb3ducmV2LnhtbERPTYvCMBC9C/sfwix403RFRatRFlGUPQjqwuJtaMa2&#10;2kxKErX++40geJvH+5zpvDGVuJHzpWUFX90EBHFmdcm5gt/DqjMC4QOyxsoyKXiQh/nsozXFVNs7&#10;7+i2D7mIIexTVFCEUKdS+qwgg75ra+LInawzGCJ0udQO7zHcVLKXJENpsOTYUGBNi4Kyy/5qFLjl&#10;YB3kZbXsn7fnv7H9OeqjHijV/my+JyACNeEtfrk3Os4fjuH5TLxA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lho4wgAAANwAAAAPAAAAAAAAAAAAAAAAAJgCAABkcnMvZG93&#10;bnJldi54bWxQSwUGAAAAAAQABAD1AAAAhwMAAAAA&#10;" fillcolor="black" stroked="f"/>
                      <v:oval id="Oval 836" o:spid="_x0000_s1195" style="position:absolute;left:10218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UleMYA&#10;AADcAAAADwAAAGRycy9kb3ducmV2LnhtbESPQWsCQQyF74L/YYjQW52tVGu3jiJFafEgVAXxFnbS&#10;3dWdzDIz1e2/bw4Fbwnv5b0vs0XnGnWlEGvPBp6GGSjiwtuaSwOH/fpxCiomZIuNZzLwSxEW835v&#10;hrn1N/6i6y6VSkI45migSqnNtY5FRQ7j0LfEon374DDJGkptA94k3DV6lGUT7bBmaaiwpfeKisvu&#10;xxkIq/FH0pf16vm8PR9f/eZkT3ZszMOgW76BStSlu/n/+tMK/ovgyzMygZ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HUleMYAAADcAAAADwAAAAAAAAAAAAAAAACYAgAAZHJz&#10;L2Rvd25yZXYueG1sUEsFBgAAAAAEAAQA9QAAAIsDAAAAAA==&#10;" fillcolor="black" stroked="f"/>
                      <v:oval id="Oval 837" o:spid="_x0000_s1196" style="position:absolute;left:1071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mA48MA&#10;AADcAAAADwAAAGRycy9kb3ducmV2LnhtbERPS2sCMRC+F/ofwgi9adZSW103SimK0oNQFcTbsBn3&#10;4WayJFHXf98UhN7m43tONu9MI67kfGVZwXCQgCDOra64ULDfLftjED4ga2wsk4I7eZjPnp8yTLW9&#10;8Q9dt6EQMYR9igrKENpUSp+XZNAPbEscuZN1BkOErpDa4S2Gm0a+Jsm7NFhxbCixpa+S8vP2YhS4&#10;xWgV5Hm5eKs39WFiv4/6qEdKvfS6zymIQF34Fz/cax3nfwzh75l4gZ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mA48MAAADcAAAADwAAAAAAAAAAAAAAAACYAgAAZHJzL2Rv&#10;d25yZXYueG1sUEsFBgAAAAAEAAQA9QAAAIgDAAAAAA==&#10;" fillcolor="black" stroked="f"/>
                      <v:oval id="Oval 838" o:spid="_x0000_s1197" style="position:absolute;left:1071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selMMA&#10;AADcAAAADwAAAGRycy9kb3ducmV2LnhtbERPS2sCMRC+F/wPYYTealapra4bRURp8SBUBfE2bMZ9&#10;uJksSarbf28Khd7m43tOtuhMI27kfGVZwXCQgCDOra64UHA8bF4mIHxA1thYJgU/5GEx7z1lmGp7&#10;5y+67UMhYgj7FBWUIbSplD4vyaAf2JY4chfrDIYIXSG1w3sMN40cJcmbNFhxbCixpVVJ+XX/bRS4&#10;9fgjyOtm/Vrv6tPUbs/6rMdKPfe75QxEoC78i//cnzrOfx/B7zPxAj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selMMAAADcAAAADwAAAAAAAAAAAAAAAACYAgAAZHJzL2Rv&#10;d25yZXYueG1sUEsFBgAAAAAEAAQA9QAAAIgDAAAAAA==&#10;" fillcolor="black" stroked="f"/>
                      <v:oval id="Oval 839" o:spid="_x0000_s1198" style="position:absolute;left:1071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e7D8MA&#10;AADcAAAADwAAAGRycy9kb3ducmV2LnhtbERPS2sCMRC+C/6HMIK3mtXWqqtRpCgtHgo+QLwNm3F3&#10;dTNZkqjbf98UCt7m43vObNGYStzJ+dKygn4vAUGcWV1yruCwX7+MQfiArLGyTAp+yMNi3m7NMNX2&#10;wVu670IuYgj7FBUUIdSplD4ryKDv2Zo4cmfrDIYIXS61w0cMN5UcJMm7NFhybCiwpo+CsuvuZhS4&#10;1fAzyOt69Xb5vhwndnPSJz1UqttpllMQgZrwFP+7v3ScP3qFv2fiBXL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e7D8MAAADcAAAADwAAAAAAAAAAAAAAAACYAgAAZHJzL2Rv&#10;d25yZXYueG1sUEsFBgAAAAAEAAQA9QAAAIgDAAAAAA==&#10;" fillcolor="black" stroked="f"/>
                      <v:oval id="Oval 840" o:spid="_x0000_s1199" style="position:absolute;left:1071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4je8MA&#10;AADcAAAADwAAAGRycy9kb3ducmV2LnhtbERPS2sCMRC+F/wPYYTealbRVteNIkVp8SBUBfE2bMZ9&#10;uJksSarbf28Khd7m43tOtuxMI27kfGVZwXCQgCDOra64UHA8bF6mIHxA1thYJgU/5GG56D1lmGp7&#10;5y+67UMhYgj7FBWUIbSplD4vyaAf2JY4chfrDIYIXSG1w3sMN40cJcmrNFhxbCixpfeS8uv+2yhw&#10;68lHkNfNelzv6tPMbs/6rCdKPfe71RxEoC78i//cnzrOfxvD7zPxAr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04je8MAAADcAAAADwAAAAAAAAAAAAAAAACYAgAAZHJzL2Rv&#10;d25yZXYueG1sUEsFBgAAAAAEAAQA9QAAAIgDAAAAAA==&#10;" fillcolor="black" stroked="f"/>
                      <v:oval id="Oval 841" o:spid="_x0000_s1200" style="position:absolute;left:923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KG4MMA&#10;AADcAAAADwAAAGRycy9kb3ducmV2LnhtbERPS2sCMRC+C/6HMEJvNWvpat2aFSlKi4dCtSDehs10&#10;H24mS5Lq9t8boeBtPr7nLJa9acWZnK8tK5iMExDEhdU1lwq+95vHFxA+IGtsLZOCP/KwzIeDBWba&#10;XviLzrtQihjCPkMFVQhdJqUvKjLox7YjjtyPdQZDhK6U2uElhptWPiXJVBqsOTZU2NFbRcVp92sU&#10;uHX6HuRps35uPpvD3G6P+qhTpR5G/eoVRKA+3MX/7g8d589SuD0TL5D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AKG4MMAAADcAAAADwAAAAAAAAAAAAAAAACYAgAAZHJzL2Rv&#10;d25yZXYueG1sUEsFBgAAAAAEAAQA9QAAAIgDAAAAAA==&#10;" fillcolor="black" stroked="f"/>
                      <v:oval id="Oval 842" o:spid="_x0000_s1201" style="position:absolute;left:10218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AYl8MA&#10;AADcAAAADwAAAGRycy9kb3ducmV2LnhtbERPTWsCMRC9C/0PYQreatZStd0apRRF8SC4FcTbsBl3&#10;VzeTJYm6/nsjFLzN433OeNqaWlzI+cqygn4vAUGcW11xoWD7N3/7BOEDssbaMim4kYfp5KUzxlTb&#10;K2/okoVCxBD2KSooQ2hSKX1ekkHfsw1x5A7WGQwRukJqh9cYbmr5niRDabDi2FBiQ78l5afsbBS4&#10;2WAR5Gk++ziuj7svu9rrvR4o1X1tf75BBGrDU/zvXuo4fzSExzPxAjm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AYl8MAAADcAAAADwAAAAAAAAAAAAAAAACYAgAAZHJzL2Rv&#10;d25yZXYueG1sUEsFBgAAAAAEAAQA9QAAAIgDAAAAAA==&#10;" fillcolor="black" stroked="f"/>
                      <v:oval id="Oval 843" o:spid="_x0000_s1202" style="position:absolute;left:923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y9DMMA&#10;AADcAAAADwAAAGRycy9kb3ducmV2LnhtbERPTWsCMRC9C/0PYQreNGuptd0apRRF8SC4FcTbsBl3&#10;VzeTJYm6/nsjFLzN433OeNqaWlzI+cqygkE/AUGcW11xoWD7N+99gvABWWNtmRTcyMN08tIZY6rt&#10;lTd0yUIhYgj7FBWUITSplD4vyaDv24Y4cgfrDIYIXSG1w2sMN7V8S5IPabDi2FBiQ78l5afsbBS4&#10;2XAR5Gk+ez+uj7svu9rrvR4q1X1tf75BBGrDU/zvXuo4fzSCxzPxAjm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y9DMMAAADcAAAADwAAAAAAAAAAAAAAAACYAgAAZHJzL2Rv&#10;d25yZXYueG1sUEsFBgAAAAAEAAQA9QAAAIgDAAAAAA==&#10;" fillcolor="black" stroked="f"/>
                      <v:oval id="Oval 844" o:spid="_x0000_s1203" style="position:absolute;left:10218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MpfsYA&#10;AADcAAAADwAAAGRycy9kb3ducmV2LnhtbESPQWsCQQyF74L/YYjQW52tVGu3jiJFafEgVAXxFnbS&#10;3dWdzDIz1e2/bw4Fbwnv5b0vs0XnGnWlEGvPBp6GGSjiwtuaSwOH/fpxCiomZIuNZzLwSxEW835v&#10;hrn1N/6i6y6VSkI45migSqnNtY5FRQ7j0LfEon374DDJGkptA94k3DV6lGUT7bBmaaiwpfeKisvu&#10;xxkIq/FH0pf16vm8PR9f/eZkT3ZszMOgW76BStSlu/n/+tMK/ovQyjMygZ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gMpfsYAAADcAAAADwAAAAAAAAAAAAAAAACYAgAAZHJz&#10;L2Rvd25yZXYueG1sUEsFBgAAAAAEAAQA9QAAAIsDAAAAAA==&#10;" fillcolor="black" stroked="f"/>
                    </v:group>
                  </v:group>
                </v:group>
                <v:group id="Group 846" o:spid="_x0000_s1204" style="position:absolute;left:851;top:5963;width:9917;height:4317" coordorigin="851,1419" coordsize="9917,43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  <v:group id="Group 847" o:spid="_x0000_s1205" style="position:absolute;left:851;top:1419;width:9917;height:2045" coordorigin="851,1419" coordsize="9917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  <v:group id="Group 848" o:spid="_x0000_s1206" style="position:absolute;left:851;top:1419;width:3508;height:2045" coordorigin="851,1419" coordsize="3508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    <v:oval id="Oval 849" o:spid="_x0000_s1207" style="position:absolute;left:85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5us8IA&#10;AADcAAAADwAAAGRycy9kb3ducmV2LnhtbERPTYvCMBC9C/sfwix403RFxa1GEVGUPQjqgngbmtm2&#10;2kxKErX++40geJvH+5zJrDGVuJHzpWUFX90EBHFmdcm5gt/DqjMC4QOyxsoyKXiQh9n0ozXBVNs7&#10;7+i2D7mIIexTVFCEUKdS+qwgg75ra+LI/VlnMETocqkd3mO4qWQvSYbSYMmxocCaFgVll/3VKHDL&#10;wTrIy2rZP2/Px2/7c9InPVCq/dnMxyACNeEtfrk3Os4f9eD5TLxAT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Pm6zwgAAANwAAAAPAAAAAAAAAAAAAAAAAJgCAABkcnMvZG93&#10;bnJldi54bWxQSwUGAAAAAAQABAD1AAAAhwMAAAAA&#10;" fillcolor="black" stroked="f"/>
                      <v:oval id="Oval 850" o:spid="_x0000_s1208" style="position:absolute;left:1344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LLKMMA&#10;AADcAAAADwAAAGRycy9kb3ducmV2LnhtbERPTWsCMRC9F/ofwhR602ytFl2NUkSxeBC6CuJt2Iy7&#10;q5vJkkRd/30jCL3N433OZNaaWlzJ+cqygo9uAoI4t7riQsFuu+wMQfiArLG2TAru5GE2fX2ZYKrt&#10;jX/pmoVCxBD2KSooQ2hSKX1ekkHftQ1x5I7WGQwRukJqh7cYbmrZS5IvabDi2FBiQ/OS8nN2MQrc&#10;YrAK8rxc9E+b035k1wd90AOl3t/a7zGIQG34Fz/dPzrOH37C45l4gZ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LLKMMAAADcAAAADwAAAAAAAAAAAAAAAACYAgAAZHJzL2Rv&#10;d25yZXYueG1sUEsFBgAAAAAEAAQA9QAAAIgDAAAAAA==&#10;" fillcolor="black" stroked="f"/>
                      <v:oval id="Oval 851" o:spid="_x0000_s1209" style="position:absolute;left:85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tTXMQA&#10;AADcAAAADwAAAGRycy9kb3ducmV2LnhtbERPTWvCQBC9C/0PyxS86aaixUbXUEpCpQehtiDehuw0&#10;icnOht2txn/fFQre5vE+Z50NphNncr6xrOBpmoAgLq1uuFLw/VVMliB8QNbYWSYFV/KQbR5Ga0y1&#10;vfAnnfehEjGEfYoK6hD6VEpf1mTQT21PHLkf6wyGCF0ltcNLDDednCXJszTYcGyosae3msp2/2sU&#10;uHzxHmRb5PPT7nR4sR9HfdQLpcaPw+sKRKAh3MX/7q2O85dzuD0TL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bU1zEAAAA3AAAAA8AAAAAAAAAAAAAAAAAmAIAAGRycy9k&#10;b3ducmV2LnhtbFBLBQYAAAAABAAEAPUAAACJAwAAAAA=&#10;" fillcolor="black" stroked="f"/>
                      <v:oval id="Oval 852" o:spid="_x0000_s1210" style="position:absolute;left:1837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f2x8QA&#10;AADcAAAADwAAAGRycy9kb3ducmV2LnhtbERPTWvCQBC9C/0PyxS86abFiKauoZRIpQehaUG8Ddlp&#10;Es3Oht2txn/fFYTe5vE+Z5UPphNncr61rOBpmoAgrqxuuVbw/bWZLED4gKyxs0wKruQhXz+MVphp&#10;e+FPOpehFjGEfYYKmhD6TEpfNWTQT21PHLkf6wyGCF0ttcNLDDedfE6SuTTYcmxosKe3hqpT+WsU&#10;uCJ9D/K0KWbH3XG/tB8HfdCpUuPH4fUFRKAh/Ivv7q2O8xcp3J6JF8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X9sfEAAAA3AAAAA8AAAAAAAAAAAAAAAAAmAIAAGRycy9k&#10;b3ducmV2LnhtbFBLBQYAAAAABAAEAPUAAACJAwAAAAA=&#10;" fillcolor="black" stroked="f"/>
                      <v:oval id="Oval 853" o:spid="_x0000_s1211" style="position:absolute;left:1837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VosMIA&#10;AADcAAAADwAAAGRycy9kb3ducmV2LnhtbERPTYvCMBC9C/6HMII3TV1W0WqUZVF28SCsK4i3oRnb&#10;ajMpSdT6740geJvH+5zZojGVuJLzpWUFg34CgjizuuRcwe5/1RuD8AFZY2WZFNzJw2Lebs0w1fbG&#10;f3TdhlzEEPYpKihCqFMpfVaQQd+3NXHkjtYZDBG6XGqHtxhuKvmRJCNpsOTYUGBN3wVl5+3FKHDL&#10;4U+Q59Xy87Q57Sd2fdAHPVSq22m+piACNeEtfrl/dZw/HsHzmXi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WiwwgAAANwAAAAPAAAAAAAAAAAAAAAAAJgCAABkcnMvZG93&#10;bnJldi54bWxQSwUGAAAAAAQABAD1AAAAhwMAAAAA&#10;" fillcolor="black" stroked="f"/>
                      <v:oval id="Oval 854" o:spid="_x0000_s1212" style="position:absolute;left:2330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nNK8MA&#10;AADcAAAADwAAAGRycy9kb3ducmV2LnhtbERPS2sCMRC+C/0PYQrearbiczVKEaWlB8FVEG/DZtxd&#10;3UyWJNXtv2+Egrf5+J4zX7amFjdyvrKs4L2XgCDOra64UHDYb94mIHxA1lhbJgW/5GG5eOnMMdX2&#10;zju6ZaEQMYR9igrKEJpUSp+XZND3bEMcubN1BkOErpDa4T2Gm1r2k2QkDVYcG0psaFVSfs1+jAK3&#10;Hn4Ged2sB5ft5Ti13yd90kOluq/txwxEoDY8xf/uLx3nT8bweCZe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nNK8MAAADcAAAADwAAAAAAAAAAAAAAAACYAgAAZHJzL2Rv&#10;d25yZXYueG1sUEsFBgAAAAAEAAQA9QAAAIgDAAAAAA==&#10;" fillcolor="black" stroked="f"/>
                      <v:oval id="Oval 855" o:spid="_x0000_s1213" style="position:absolute;left:85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ZZWcYA&#10;AADcAAAADwAAAGRycy9kb3ducmV2LnhtbESPQWsCQQyF74L/YYjQm85WtNito4goSg+F2kLxFnbS&#10;3dWdzDIz1fXfm0PBW8J7ee/LfNm5Rl0oxNqzgedRBoq48Lbm0sD313Y4AxUTssXGMxm4UYTlot+b&#10;Y279lT/pckilkhCOORqoUmpzrWNRkcM48i2xaL8+OEyyhlLbgFcJd40eZ9mLdlizNFTY0rqi4nz4&#10;cwbCZrpL+rzdTE4fp59X/360Rzs15mnQrd5AJerSw/x/vbeCPxNaeUYm0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9ZZWcYAAADcAAAADwAAAAAAAAAAAAAAAACYAgAAZHJz&#10;L2Rvd25yZXYueG1sUEsFBgAAAAAEAAQA9QAAAIsDAAAAAA==&#10;" fillcolor="black" stroked="f"/>
                      <v:oval id="Oval 856" o:spid="_x0000_s1214" style="position:absolute;left:1344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r8wsIA&#10;AADcAAAADwAAAGRycy9kb3ducmV2LnhtbERPTYvCMBC9C/sfwix403RFRatRFlGUPQjqwuJtaMa2&#10;2kxKErX++40geJvH+5zpvDGVuJHzpWUFX90EBHFmdcm5gt/DqjMC4QOyxsoyKXiQh/nsozXFVNs7&#10;7+i2D7mIIexTVFCEUKdS+qwgg75ra+LInawzGCJ0udQO7zHcVLKXJENpsOTYUGBNi4Kyy/5qFLjl&#10;YB3kZbXsn7fnv7H9OeqjHijV/my+JyACNeEtfrk3Os4fjeH5TLxA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mvzCwgAAANwAAAAPAAAAAAAAAAAAAAAAAJgCAABkcnMvZG93&#10;bnJldi54bWxQSwUGAAAAAAQABAD1AAAAhwMAAAAA&#10;" fillcolor="black" stroked="f"/>
                      <v:oval id="Oval 857" o:spid="_x0000_s1215" style="position:absolute;left:85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nDgsYA&#10;AADcAAAADwAAAGRycy9kb3ducmV2LnhtbESPQWsCQQyF7wX/wxChtzqr1KJbRxFRlB4KaqF4Czvp&#10;7upOZpkZdf33zaHQW8J7ee/LbNG5Rt0oxNqzgeEgA0VceFtzaeDruHmZgIoJ2WLjmQw8KMJi3nua&#10;YW79nfd0O6RSSQjHHA1UKbW51rGoyGEc+JZYtB8fHCZZQ6ltwLuEu0aPsuxNO6xZGipsaVVRcTlc&#10;nYGwHm+TvmzWr+fP8/fUf5zsyY6Nee53y3dQibr0b/673lnBnwq+PCMT6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nDgsYAAADcAAAADwAAAAAAAAAAAAAAAACYAgAAZHJz&#10;L2Rvd25yZXYueG1sUEsFBgAAAAAEAAQA9QAAAIsDAAAAAA==&#10;" fillcolor="black" stroked="f"/>
                      <v:oval id="Oval 858" o:spid="_x0000_s1216" style="position:absolute;left:1837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VmGcIA&#10;AADcAAAADwAAAGRycy9kb3ducmV2LnhtbERPTYvCMBC9C/6HMII3TV1WWatRlkXZxYOgK4i3oRnb&#10;ajMpSdT6740geJvH+5zpvDGVuJLzpWUFg34CgjizuuRcwe5/2fsC4QOyxsoyKbiTh/ms3Zpiqu2N&#10;N3TdhlzEEPYpKihCqFMpfVaQQd+3NXHkjtYZDBG6XGqHtxhuKvmRJCNpsOTYUGBNPwVl5+3FKHCL&#10;4W+Q5+Xi87Q+7cd2ddAHPVSq22m+JyACNeEtfrn/dJw/HsDzmXi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NWYZwgAAANwAAAAPAAAAAAAAAAAAAAAAAJgCAABkcnMvZG93&#10;bnJldi54bWxQSwUGAAAAAAQABAD1AAAAhwMAAAAA&#10;" fillcolor="black" stroked="f"/>
                      <v:oval id="Oval 859" o:spid="_x0000_s1217" style="position:absolute;left:1837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f4bsQA&#10;AADcAAAADwAAAGRycy9kb3ducmV2LnhtbERPTWvCQBC9F/wPywi9NRullhpdRYrS4qFgKoi3ITsm&#10;0exs2N0m6b/vCoXe5vE+Z7keTCM6cr62rGCSpCCIC6trLhUcv3ZPryB8QNbYWCYFP+RhvRo9LDHT&#10;tucDdXkoRQxhn6GCKoQ2k9IXFRn0iW2JI3exzmCI0JVSO+xjuGnkNE1fpMGaY0OFLb1VVNzyb6PA&#10;bWfvQd522+fr5/U0t/uzPuuZUo/jYbMAEWgI/+I/94eO8+dTuD8TL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n+G7EAAAA3AAAAA8AAAAAAAAAAAAAAAAAmAIAAGRycy9k&#10;b3ducmV2LnhtbFBLBQYAAAAABAAEAPUAAACJAwAAAAA=&#10;" fillcolor="black" stroked="f"/>
                      <v:oval id="Oval 860" o:spid="_x0000_s1218" style="position:absolute;left:2330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td9cMA&#10;AADcAAAADwAAAGRycy9kb3ducmV2LnhtbERPTWvCQBC9C/6HZQRvdWOtUtOsIkWp9CBoBcltyE6T&#10;aHY27G41/fduoeBtHu9zsmVnGnEl52vLCsajBARxYXXNpYLj1+bpFYQPyBoby6TglzwsF/1ehqm2&#10;N97T9RBKEUPYp6igCqFNpfRFRQb9yLbEkfu2zmCI0JVSO7zFcNPI5ySZSYM1x4YKW3qvqLgcfowC&#10;t55+BHnZrF/Ou/Npbj9zneupUsNBt3oDEagLD/G/e6vj/PkE/p6JF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td9cMAAADcAAAADwAAAAAAAAAAAAAAAACYAgAAZHJzL2Rv&#10;d25yZXYueG1sUEsFBgAAAAAEAAQA9QAAAIgDAAAAAA==&#10;" fillcolor="black" stroked="f"/>
                      <v:oval id="Oval 861" o:spid="_x0000_s1219" style="position:absolute;left:2823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LFgcQA&#10;AADcAAAADwAAAGRycy9kb3ducmV2LnhtbERPTWvCQBC9F/wPywi9NRuLlhpdRYrS4qFgKoi3ITsm&#10;0exs2N0m6b/vCoXe5vE+Z7keTCM6cr62rGCSpCCIC6trLhUcv3ZPryB8QNbYWCYFP+RhvRo9LDHT&#10;tucDdXkoRQxhn6GCKoQ2k9IXFRn0iW2JI3exzmCI0JVSO+xjuGnkc5q+SIM1x4YKW3qrqLjl30aB&#10;287eg7ztttPr5/U0t/uzPuuZUo/jYbMAEWgI/+I/94eO8+dTuD8TL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CxYHEAAAA3AAAAA8AAAAAAAAAAAAAAAAAmAIAAGRycy9k&#10;b3ducmV2LnhtbFBLBQYAAAAABAAEAPUAAACJAwAAAAA=&#10;" fillcolor="black" stroked="f"/>
                      <v:oval id="Oval 862" o:spid="_x0000_s1220" style="position:absolute;left:3316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5gGsIA&#10;AADcAAAADwAAAGRycy9kb3ducmV2LnhtbERPTYvCMBC9L/gfwgje1lSxy1qNIqIoHhZWBfE2NGNb&#10;bSYlidr99xthYW/zeJ8znbemFg9yvrKsYNBPQBDnVldcKDge1u+fIHxA1lhbJgU/5GE+67xNMdP2&#10;yd/02IdCxBD2GSooQ2gyKX1ekkHftw1x5C7WGQwRukJqh88Ybmo5TJIPabDi2FBiQ8uS8tv+bhS4&#10;VboJ8rZeja5f19PY7s76rFOlet12MQERqA3/4j/3Vsf54xRez8QL5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DmAawgAAANwAAAAPAAAAAAAAAAAAAAAAAJgCAABkcnMvZG93&#10;bnJldi54bWxQSwUGAAAAAAQABAD1AAAAhwMAAAAA&#10;" fillcolor="black" stroked="f"/>
                      <v:oval id="Oval 863" o:spid="_x0000_s1221" style="position:absolute;left:2823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z+bcIA&#10;AADcAAAADwAAAGRycy9kb3ducmV2LnhtbERPTYvCMBC9C/sfwix403RFRatRFlGUPQjqwuJtaMa2&#10;2kxKErX++40geJvH+5zpvDGVuJHzpWUFX90EBHFmdcm5gt/DqjMC4QOyxsoyKXiQh/nsozXFVNs7&#10;7+i2D7mIIexTVFCEUKdS+qwgg75ra+LInawzGCJ0udQO7zHcVLKXJENpsOTYUGBNi4Kyy/5qFLjl&#10;YB3kZbXsn7fnv7H9OeqjHijV/my+JyACNeEtfrk3Os4fD+H5TLxA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3P5twgAAANwAAAAPAAAAAAAAAAAAAAAAAJgCAABkcnMvZG93&#10;bnJldi54bWxQSwUGAAAAAAQABAD1AAAAhwMAAAAA&#10;" fillcolor="black" stroked="f"/>
                      <v:oval id="Oval 864" o:spid="_x0000_s1222" style="position:absolute;left:380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Bb9sQA&#10;AADcAAAADwAAAGRycy9kb3ducmV2LnhtbERPTWvCQBC9C/6HZQre6qZFa02zihSlxYNgKkhuQ3aa&#10;RLOzYXer6b93CwVv83ifky1704oLOd9YVvA0TkAQl1Y3XCk4fG0eX0H4gKyxtUwKfsnDcjEcZJhq&#10;e+U9XfJQiRjCPkUFdQhdKqUvazLox7Yjjty3dQZDhK6S2uE1hptWPifJizTYcGyosaP3mspz/mMU&#10;uPX0I8jzZj057U7Hud0WutBTpUYP/eoNRKA+3MX/7k8d589n8PdMvE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QW/bEAAAA3AAAAA8AAAAAAAAAAAAAAAAAmAIAAGRycy9k&#10;b3ducmV2LnhtbFBLBQYAAAAABAAEAPUAAACJAwAAAAA=&#10;" fillcolor="black" stroked="f"/>
                      <v:oval id="Oval 865" o:spid="_x0000_s1223" style="position:absolute;left:380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/PhMYA&#10;AADcAAAADwAAAGRycy9kb3ducmV2LnhtbESPQWsCQQyF7wX/wxChtzqr1KJbRxFRlB4KaqF4Czvp&#10;7upOZpkZdf33zaHQW8J7ee/LbNG5Rt0oxNqzgeEgA0VceFtzaeDruHmZgIoJ2WLjmQw8KMJi3nua&#10;YW79nfd0O6RSSQjHHA1UKbW51rGoyGEc+JZYtB8fHCZZQ6ltwLuEu0aPsuxNO6xZGipsaVVRcTlc&#10;nYGwHm+TvmzWr+fP8/fUf5zsyY6Nee53y3dQibr0b/673lnBnwqtPCMT6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g/PhMYAAADcAAAADwAAAAAAAAAAAAAAAACYAgAAZHJz&#10;L2Rvd25yZXYueG1sUEsFBgAAAAAEAAQA9QAAAIsDAAAAAA==&#10;" fillcolor="black" stroked="f"/>
                      <v:oval id="Oval 866" o:spid="_x0000_s1224" style="position:absolute;left:430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NqH8IA&#10;AADcAAAADwAAAGRycy9kb3ducmV2LnhtbERPS2sCMRC+C/0PYQq9abalirsapRSlpQfBbUG8DZvp&#10;PjNZklTXf28Kgrf5+J6zXA+mEydyvras4HmSgCAurK65VPDzvR3PQfiArLGzTAou5GG9ehgtMdP2&#10;zHs65aEUMYR9hgqqEPpMSl9UZNBPbE8cuV/rDIYIXSm1w3MMN518SZKZNFhzbKiwp/eKijb/Mwrc&#10;ZvoRZLvdvDa75pDar6M+6qlST4/D2wJEoCHcxTf3p47z0xT+n4kXyN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Q2ofwgAAANwAAAAPAAAAAAAAAAAAAAAAAJgCAABkcnMvZG93&#10;bnJldi54bWxQSwUGAAAAAAQABAD1AAAAhwMAAAAA&#10;" fillcolor="black" stroked="f"/>
                      <v:oval id="Oval 867" o:spid="_x0000_s1225" style="position:absolute;left:2823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Y3ecQA&#10;AADcAAAADwAAAGRycy9kb3ducmV2LnhtbESPT4vCMBTE7wt+h/AEb5qu6KJdo4goiocF/8Di7dG8&#10;bavNS0mi1m9vBGGPw8z8hpnMGlOJGzlfWlbw2UtAEGdWl5wrOB5W3REIH5A1VpZJwYM8zKatjwmm&#10;2t55R7d9yEWEsE9RQRFCnUrps4IM+p6tiaP3Z53BEKXLpXZ4j3BTyX6SfEmDJceFAmtaFJRd9lej&#10;wC2H6yAvq+Xg/HP+HdvtSZ/0UKlOu5l/gwjUhP/wu73RCiIRXmfi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WN3nEAAAA3AAAAA8AAAAAAAAAAAAAAAAAmAIAAGRycy9k&#10;b3ducmV2LnhtbFBLBQYAAAAABAAEAPUAAACJAwAAAAA=&#10;" fillcolor="black" stroked="f"/>
                      <v:oval id="Oval 868" o:spid="_x0000_s1226" style="position:absolute;left:3316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qS4sYA&#10;AADcAAAADwAAAGRycy9kb3ducmV2LnhtbESPQWvCQBSE7wX/w/IKvekmoRYbXYMUpcVDQS2It0f2&#10;NYnJvg27W03/fVcQehxm5htmUQymExdyvrGsIJ0kIIhLqxuuFHwdNuMZCB+QNXaWScEveSiWo4cF&#10;5tpeeUeXfahEhLDPUUEdQp9L6cuaDPqJ7Ymj922dwRClq6R2eI1w08ksSV6kwYbjQo09vdVUtvsf&#10;o8Ctp+9Btpv18/nzfHy125M+6alST4/Dag4i0BD+w/f2h1aQJSnczs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qS4sYAAADcAAAADwAAAAAAAAAAAAAAAACYAgAAZHJz&#10;L2Rvd25yZXYueG1sUEsFBgAAAAAEAAQA9QAAAIsDAAAAAA==&#10;" fillcolor="black" stroked="f"/>
                      <v:oval id="Oval 869" o:spid="_x0000_s1227" style="position:absolute;left:2823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gMlcUA&#10;AADcAAAADwAAAGRycy9kb3ducmV2LnhtbESPQWsCMRSE7wX/Q3iCN8261FJXo0hRFA+FqiDeHpvn&#10;7urmZUmibv99Iwg9DjPzDTOdt6YWd3K+sqxgOEhAEOdWV1woOOxX/U8QPiBrrC2Tgl/yMJ913qaY&#10;afvgH7rvQiEihH2GCsoQmkxKn5dk0A9sQxy9s3UGQ5SukNrhI8JNLdMk+ZAGK44LJTb0VVJ+3d2M&#10;ArccrYO8rpbvl+/LcWy3J33SI6V63XYxARGoDf/hV3ujFaRJCs8z8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yAyVxQAAANwAAAAPAAAAAAAAAAAAAAAAAJgCAABkcnMv&#10;ZG93bnJldi54bWxQSwUGAAAAAAQABAD1AAAAigMAAAAA&#10;" fillcolor="black" stroked="f"/>
                      <v:oval id="Oval 870" o:spid="_x0000_s1228" style="position:absolute;left:380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SpDsUA&#10;AADcAAAADwAAAGRycy9kb3ducmV2LnhtbESPT2sCMRTE7wW/Q3iCt5pVa9F1o5SiWHoQqoJ4e2ye&#10;+8fNy5JE3X77plDocZiZ3zDZqjONuJPzlWUFo2ECgji3uuJCwfGweZ6B8AFZY2OZFHyTh9Wy95Rh&#10;qu2Dv+i+D4WIEPYpKihDaFMpfV6SQT+0LXH0LtYZDFG6QmqHjwg3jRwnyas0WHFcKLGl95Ly6/5m&#10;FLj1dBvkdbN+qXf1aW4/z/qsp0oN+t3bAkSgLvyH/9ofWsE4mcDvmXgE5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hKkOxQAAANwAAAAPAAAAAAAAAAAAAAAAAJgCAABkcnMv&#10;ZG93bnJldi54bWxQSwUGAAAAAAQABAD1AAAAigMAAAAA&#10;" fillcolor="black" stroked="f"/>
                      <v:oval id="Oval 871" o:spid="_x0000_s1229" style="position:absolute;left:380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0xesYA&#10;AADcAAAADwAAAGRycy9kb3ducmV2LnhtbESPQWvCQBSE70L/w/IKvemmQaWNrqGUSEsPgrYg3h7Z&#10;1yQm+zbsbjX+e7cgeBxm5htmmQ+mEydyvrGs4HmSgCAurW64UvDzvR6/gPABWWNnmRRcyEO+ehgt&#10;MdP2zFs67UIlIoR9hgrqEPpMSl/WZNBPbE8cvV/rDIYoXSW1w3OEm06mSTKXBhuOCzX29F5T2e7+&#10;jAJXzD6CbNfF9Lg57l/t10Ef9Eypp8fhbQEi0BDu4Vv7UytIkyn8n4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G0xesYAAADcAAAADwAAAAAAAAAAAAAAAACYAgAAZHJz&#10;L2Rvd25yZXYueG1sUEsFBgAAAAAEAAQA9QAAAIsDAAAAAA==&#10;" fillcolor="black" stroked="f"/>
                      <v:oval id="Oval 872" o:spid="_x0000_s1230" style="position:absolute;left:430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GU4cUA&#10;AADcAAAADwAAAGRycy9kb3ducmV2LnhtbESPQWsCMRSE7wX/Q3iCt5pV3FJXo4goLR4KVUG8PTbP&#10;3dXNy5JEXf+9EQo9DjPzDTOdt6YWN3K+sqxg0E9AEOdWV1wo2O/W758gfEDWWFsmBQ/yMJ913qaY&#10;aXvnX7ptQyEihH2GCsoQmkxKn5dk0PdtQxy9k3UGQ5SukNrhPcJNLYdJ8iENVhwXSmxoWVJ+2V6N&#10;ArdKv4K8rFej88/5MLaboz7qVKlet11MQARqw3/4r/2tFQyTF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IZThxQAAANwAAAAPAAAAAAAAAAAAAAAAAJgCAABkcnMv&#10;ZG93bnJldi54bWxQSwUGAAAAAAQABAD1AAAAigMAAAAA&#10;" fillcolor="black" stroked="f"/>
                      <v:oval id="Oval 873" o:spid="_x0000_s1231" style="position:absolute;left:1344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MKlsYA&#10;AADcAAAADwAAAGRycy9kb3ducmV2LnhtbESPQWvCQBSE7wX/w/KE3urGUKVG11BKpMVDQSuIt0f2&#10;mcRk34bdrab/3i0Uehxm5htmlQ+mE1dyvrGsYDpJQBCXVjdcKTh8bZ5eQPiArLGzTAp+yEO+Hj2s&#10;MNP2xju67kMlIoR9hgrqEPpMSl/WZNBPbE8cvbN1BkOUrpLa4S3CTSfTJJlLgw3HhRp7equpbPff&#10;RoErZu9Btpvi+fJ5OS7s9qRPeqbU43h4XYIINIT/8F/7QytIkzn8nolHQK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/MKlsYAAADcAAAADwAAAAAAAAAAAAAAAACYAgAAZHJz&#10;L2Rvd25yZXYueG1sUEsFBgAAAAAEAAQA9QAAAIsDAAAAAA==&#10;" fillcolor="black" stroked="f"/>
                      <v:oval id="Oval 874" o:spid="_x0000_s1232" style="position:absolute;left:2330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+vDcUA&#10;AADcAAAADwAAAGRycy9kb3ducmV2LnhtbESPQWsCMRSE70L/Q3gFbzVbUaurUUpRlB6EroJ4e2xe&#10;d1c3L0sSdf33jVDwOMzMN8xs0ZpaXMn5yrKC914Cgji3uuJCwX63ehuD8AFZY22ZFNzJw2L+0plh&#10;qu2Nf+iahUJECPsUFZQhNKmUPi/JoO/Zhjh6v9YZDFG6QmqHtwg3tewnyUgarDgulNjQV0n5ObsY&#10;BW45XAd5Xi0Hp+3pMLHfR33UQ6W6r+3nFESgNjzD/+2NVtBPPuBxJh4B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v68NxQAAANwAAAAPAAAAAAAAAAAAAAAAAJgCAABkcnMv&#10;ZG93bnJldi54bWxQSwUGAAAAAAQABAD1AAAAigMAAAAA&#10;" fillcolor="black" stroked="f"/>
                      <v:oval id="Oval 875" o:spid="_x0000_s1233" style="position:absolute;left:1344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A7f8EA&#10;AADcAAAADwAAAGRycy9kb3ducmV2LnhtbERPy4rCMBTdC/5DuII7TUdUtGMUEUVxMeADBneX5k5b&#10;bW5KErX+vVkMuDyc92zRmEo8yPnSsoKvfgKCOLO65FzB+bTpTUD4gKyxskwKXuRhMW+3Zphq++QD&#10;PY4hFzGEfYoKihDqVEqfFWTQ921NHLk/6wyGCF0utcNnDDeVHCTJWBosOTYUWNOqoOx2vBsFbj3a&#10;BnnbrIfXn+vv1O4v+qJHSnU7zfIbRKAmfMT/7p1WMEji2ngmHgE5f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O3/BAAAA3AAAAA8AAAAAAAAAAAAAAAAAmAIAAGRycy9kb3du&#10;cmV2LnhtbFBLBQYAAAAABAAEAPUAAACGAwAAAAA=&#10;" fillcolor="black" stroked="f"/>
                      <v:oval id="Oval 876" o:spid="_x0000_s1234" style="position:absolute;left:3316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ye5MQA&#10;AADcAAAADwAAAGRycy9kb3ducmV2LnhtbESPQYvCMBSE78L+h/AWvGm6oqLVKIsoyh4EdWHx9mie&#10;bbV5KUnU+u/NguBxmJlvmOm8MZW4kfOlZQVf3QQEcWZ1ybmC38OqMwLhA7LGyjIpeJCH+eyjNcVU&#10;2zvv6LYPuYgQ9ikqKEKoUyl9VpBB37U1cfRO1hkMUbpcaof3CDeV7CXJUBosOS4UWNOioOyyvxoF&#10;bjlYB3lZLfvn7flvbH+O+qgHSrU/m+8JiEBNeIdf7Y1W0EvG8H8mHg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snuTEAAAA3AAAAA8AAAAAAAAAAAAAAAAAmAIAAGRycy9k&#10;b3ducmV2LnhtbFBLBQYAAAAABAAEAPUAAACJAwAAAAA=&#10;" fillcolor="black" stroked="f"/>
                      <v:oval id="Oval 877" o:spid="_x0000_s1235" style="position:absolute;left:2330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+hpMIA&#10;AADcAAAADwAAAGRycy9kb3ducmV2LnhtbERPTYvCMBC9C/6HMMLeNFVWcbtGEVGUPQhWYfE2NLNt&#10;tZmUJGr995uD4PHxvmeL1tTiTs5XlhUMBwkI4tzqigsFp+OmPwXhA7LG2jIpeJKHxbzbmWGq7YMP&#10;dM9CIWII+xQVlCE0qZQ+L8mgH9iGOHJ/1hkMEbpCaoePGG5qOUqSiTRYcWwosaFVSfk1uxkFbj3e&#10;BnndrD8v+8vvl/0567MeK/XRa5ffIAK14S1+uXdawWgY58cz8Qj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j6GkwgAAANwAAAAPAAAAAAAAAAAAAAAAAJgCAABkcnMvZG93&#10;bnJldi54bWxQSwUGAAAAAAQABAD1AAAAhwMAAAAA&#10;" fillcolor="black" stroked="f"/>
                      <v:oval id="Oval 878" o:spid="_x0000_s1236" style="position:absolute;left:430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MEP8UA&#10;AADcAAAADwAAAGRycy9kb3ducmV2LnhtbESPT2sCMRTE70K/Q3gFbzW7UsVujVKK0tKD4Foo3h6b&#10;1/2blyWJun57Uyh4HGbmN8xyPZhOnMn52rKCdJKAIC6srrlU8H3YPi1A+ICssbNMCq7kYb16GC0x&#10;0/bCezrnoRQRwj5DBVUIfSalLyoy6Ce2J47er3UGQ5SulNrhJcJNJ6dJMpcGa44LFfb0XlHR5iej&#10;wG1mH0G2281zs2t+XuzXUR/1TKnx4/D2CiLQEO7h//anVjBNU/g7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wwQ/xQAAANwAAAAPAAAAAAAAAAAAAAAAAJgCAABkcnMv&#10;ZG93bnJldi54bWxQSwUGAAAAAAQABAD1AAAAigMAAAAA&#10;" fillcolor="black" stroked="f"/>
                      <v:oval id="Oval 879" o:spid="_x0000_s1237" style="position:absolute;left:3316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GaSMUA&#10;AADcAAAADwAAAGRycy9kb3ducmV2LnhtbESPT4vCMBTE7wv7HcJb2JumFhXtGmURRfEg+AcWb4/m&#10;bVttXkqS1frtjSDscZiZ3zCTWWtqcSXnK8sKet0EBHFudcWFguNh2RmB8AFZY22ZFNzJw2z6/jbB&#10;TNsb7+i6D4WIEPYZKihDaDIpfV6SQd+1DXH0fq0zGKJ0hdQObxFuapkmyVAarDgulNjQvKT8sv8z&#10;CtxisAryslz0z9vzz9huTvqkB0p9frTfXyACteE//GqvtYK0l8LzTDwCcv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EZpIxQAAANwAAAAPAAAAAAAAAAAAAAAAAJgCAABkcnMv&#10;ZG93bnJldi54bWxQSwUGAAAAAAQABAD1AAAAigMAAAAA&#10;" fillcolor="black" stroked="f"/>
                      <v:oval id="Oval 880" o:spid="_x0000_s1238" style="position:absolute;left:430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0/08UA&#10;AADcAAAADwAAAGRycy9kb3ducmV2LnhtbESPQWsCMRSE70L/Q3gFb5pVa9GtUUpRFA+CVhBvj83r&#10;7urmZUmibv+9EQSPw8x8w0xmjanElZwvLSvodRMQxJnVJecK9r+LzgiED8gaK8uk4J88zKZvrQmm&#10;2t54S9ddyEWEsE9RQRFCnUrps4IM+q6tiaP3Z53BEKXLpXZ4i3BTyX6SfEqDJceFAmv6KSg77y5G&#10;gZsPl0GeF/OP0+Z0GNv1UR/1UKn2e/P9BSJQE17hZ3ulFfR7A3iciUd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XT/TxQAAANwAAAAPAAAAAAAAAAAAAAAAAJgCAABkcnMv&#10;ZG93bnJldi54bWxQSwUGAAAAAAQABAD1AAAAigMAAAAA&#10;" fillcolor="black" stroked="f"/>
                    </v:group>
                    <v:group id="Group 881" o:spid="_x0000_s1239" style="position:absolute;left:4795;top:1419;width:3508;height:2045" coordorigin="851,1419" coordsize="3508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        <v:oval id="Oval 882" o:spid="_x0000_s1240" style="position:absolute;left:85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gCPMUA&#10;AADcAAAADwAAAGRycy9kb3ducmV2LnhtbESPQWvCQBSE74X+h+UJ3urGYKSNrlIkovQgaAvi7ZF9&#10;JtHs27C7avrvu4VCj8PMfMPMl71pxZ2cbywrGI8SEMSl1Q1XCr4+1y+vIHxA1thaJgXf5GG5eH6a&#10;Y67tg/d0P4RKRAj7HBXUIXS5lL6syaAf2Y44emfrDIYoXSW1w0eEm1amSTKVBhuOCzV2tKqpvB5u&#10;RoErsk2Q13Uxuewuxzf7cdInnSk1HPTvMxCB+vAf/mtvtYJ0nMHvmX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+AI8xQAAANwAAAAPAAAAAAAAAAAAAAAAAJgCAABkcnMv&#10;ZG93bnJldi54bWxQSwUGAAAAAAQABAD1AAAAigMAAAAA&#10;" fillcolor="black" stroked="f"/>
                      <v:oval id="Oval 883" o:spid="_x0000_s1241" style="position:absolute;left:1344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qcS8YA&#10;AADcAAAADwAAAGRycy9kb3ducmV2LnhtbESPQWvCQBSE74X+h+UVeqsbpUpNXYOIYvFQqAri7ZF9&#10;TWKyb8PumqT/3i0Uehxm5htmkQ2mER05X1lWMB4lIIhzqysuFJyO25c3ED4ga2wsk4If8pAtHx8W&#10;mGrb8xd1h1CICGGfooIyhDaV0uclGfQj2xJH79s6gyFKV0jtsI9w08hJksykwYrjQoktrUvK68PN&#10;KHCb6S7Iert5vX5ez3O7v+iLnir1/DSs3kEEGsJ/+K/9oRVMxjP4PR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iqcS8YAAADcAAAADwAAAAAAAAAAAAAAAACYAgAAZHJz&#10;L2Rvd25yZXYueG1sUEsFBgAAAAAEAAQA9QAAAIsDAAAAAA==&#10;" fillcolor="black" stroked="f"/>
                      <v:oval id="Oval 884" o:spid="_x0000_s1242" style="position:absolute;left:85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50MYA&#10;AADcAAAADwAAAGRycy9kb3ducmV2LnhtbESPT2sCMRTE74LfITyht5pVaq3rRhFRWnoodC2It8fm&#10;uX/cvCxJqttv3xQKHoeZ+Q2TrXvTiis5X1tWMBknIIgLq2suFXwd9o8vIHxA1thaJgU/5GG9Gg4y&#10;TLW98Sdd81CKCGGfooIqhC6V0hcVGfRj2xFH72ydwRClK6V2eItw08ppkjxLgzXHhQo72lZUXPJv&#10;o8DtZq9BXva7p+ajOS7s+0mf9Eyph1G/WYII1Id7+L/9phVMJ3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WY50MYAAADcAAAADwAAAAAAAAAAAAAAAACYAgAAZHJz&#10;L2Rvd25yZXYueG1sUEsFBgAAAAAEAAQA9QAAAIsDAAAAAA==&#10;" fillcolor="black" stroked="f"/>
                      <v:oval id="Oval 885" o:spid="_x0000_s1243" style="position:absolute;left:1837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mtosIA&#10;AADcAAAADwAAAGRycy9kb3ducmV2LnhtbERPTYvCMBC9C/6HMMLeNFVWcbtGEVGUPQhWYfE2NLNt&#10;tZmUJGr995uD4PHxvmeL1tTiTs5XlhUMBwkI4tzqigsFp+OmPwXhA7LG2jIpeJKHxbzbmWGq7YMP&#10;dM9CIWII+xQVlCE0qZQ+L8mgH9iGOHJ/1hkMEbpCaoePGG5qOUqSiTRYcWwosaFVSfk1uxkFbj3e&#10;BnndrD8v+8vvl/0567MeK/XRa5ffIAK14S1+uXdawWgY18Yz8Qj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+a2iwgAAANwAAAAPAAAAAAAAAAAAAAAAAJgCAABkcnMvZG93&#10;bnJldi54bWxQSwUGAAAAAAQABAD1AAAAhwMAAAAA&#10;" fillcolor="black" stroked="f"/>
                      <v:oval id="Oval 886" o:spid="_x0000_s1244" style="position:absolute;left:1837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UIOcYA&#10;AADcAAAADwAAAGRycy9kb3ducmV2LnhtbESPQWvCQBSE7wX/w/IK3nSjNKVGV5FiaOmhUBXE2yP7&#10;mkSzb8PumqT/vlsQehxm5htmtRlMIzpyvrasYDZNQBAXVtdcKjge8skLCB+QNTaWScEPedisRw8r&#10;zLTt+Yu6fShFhLDPUEEVQptJ6YuKDPqpbYmj922dwRClK6V22Ee4aeQ8SZ6lwZrjQoUtvVZUXPc3&#10;o8Dt0rcgr/nu6fJ5OS3sx1mfdarU+HHYLkEEGsJ/+N5+1wrmswX8nY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7UIOcYAAADcAAAADwAAAAAAAAAAAAAAAACYAgAAZHJz&#10;L2Rvd25yZXYueG1sUEsFBgAAAAAEAAQA9QAAAIsDAAAAAA==&#10;" fillcolor="black" stroked="f"/>
                      <v:oval id="Oval 887" o:spid="_x0000_s1245" style="position:absolute;left:2330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NrGcMA&#10;AADcAAAADwAAAGRycy9kb3ducmV2LnhtbERPz2vCMBS+C/sfwhvspunKlK0aZYyWyQ6CbiDeHs1b&#10;W21eSpK19b9fDoLHj+/3ajOaVvTkfGNZwfMsAUFcWt1wpeDnu5i+gvABWWNrmRRcycNm/TBZYabt&#10;wHvqD6ESMYR9hgrqELpMSl/WZNDPbEccuV/rDIYIXSW1wyGGm1amSbKQBhuODTV29FFTeTn8GQUu&#10;n38GeSnyl/PufHyzXyd90nOlnh7H9yWIQGO4i2/urVaQpnF+PBOP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NrGcMAAADcAAAADwAAAAAAAAAAAAAAAACYAgAAZHJzL2Rv&#10;d25yZXYueG1sUEsFBgAAAAAEAAQA9QAAAIgDAAAAAA==&#10;" fillcolor="black" stroked="f"/>
                      <v:oval id="Oval 888" o:spid="_x0000_s1246" style="position:absolute;left:85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/OgsUA&#10;AADcAAAADwAAAGRycy9kb3ducmV2LnhtbESPT4vCMBTE7wv7HcJb2JumFhXtGmURRfEg+AcWb4/m&#10;bVttXkqS1frtjSDscZiZ3zCTWWtqcSXnK8sKet0EBHFudcWFguNh2RmB8AFZY22ZFNzJw2z6/jbB&#10;TNsb7+i6D4WIEPYZKihDaDIpfV6SQd+1DXH0fq0zGKJ0hdQObxFuapkmyVAarDgulNjQvKT8sv8z&#10;CtxisAryslz0z9vzz9huTvqkB0p9frTfXyACteE//GqvtYI07cHzTDwCcv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r86CxQAAANwAAAAPAAAAAAAAAAAAAAAAAJgCAABkcnMv&#10;ZG93bnJldi54bWxQSwUGAAAAAAQABAD1AAAAigMAAAAA&#10;" fillcolor="black" stroked="f"/>
                      <v:oval id="Oval 889" o:spid="_x0000_s1247" style="position:absolute;left:1344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1Q9cUA&#10;AADcAAAADwAAAGRycy9kb3ducmV2LnhtbESPQWsCMRSE7wX/Q3iCN8261FJXo0hRFA+FqiDeHpvn&#10;7urmZUmibv99Iwg9DjPzDTOdt6YWd3K+sqxgOEhAEOdWV1woOOxX/U8QPiBrrC2Tgl/yMJ913qaY&#10;afvgH7rvQiEihH2GCsoQmkxKn5dk0A9sQxy9s3UGQ5SukNrhI8JNLdMk+ZAGK44LJTb0VVJ+3d2M&#10;ArccrYO8rpbvl+/LcWy3J33SI6V63XYxARGoDf/hV3ujFaRpCs8z8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fVD1xQAAANwAAAAPAAAAAAAAAAAAAAAAAJgCAABkcnMv&#10;ZG93bnJldi54bWxQSwUGAAAAAAQABAD1AAAAigMAAAAA&#10;" fillcolor="black" stroked="f"/>
                      <v:oval id="Oval 890" o:spid="_x0000_s1248" style="position:absolute;left:85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H1bsYA&#10;AADcAAAADwAAAGRycy9kb3ducmV2LnhtbESPT2sCMRTE70K/Q3gFb5rt+od2a5RSFMWDoC0Ub4/N&#10;6+7q5mVJoq7f3giCx2FmfsNMZq2pxZmcrywreOsnIIhzqysuFPz+LHrvIHxA1lhbJgVX8jCbvnQm&#10;mGl74S2dd6EQEcI+QwVlCE0mpc9LMuj7tiGO3r91BkOUrpDa4SXCTS3TJBlLgxXHhRIb+i4pP+5O&#10;RoGbj5ZBHhfz4WFz+Puw673e65FS3df26xNEoDY8w4/2SitI0wHcz8QjIK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DH1bsYAAADcAAAADwAAAAAAAAAAAAAAAACYAgAAZHJz&#10;L2Rvd25yZXYueG1sUEsFBgAAAAAEAAQA9QAAAIsDAAAAAA==&#10;" fillcolor="black" stroked="f"/>
                      <v:oval id="Oval 891" o:spid="_x0000_s1249" style="position:absolute;left:1837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htGsUA&#10;AADcAAAADwAAAGRycy9kb3ducmV2LnhtbESPQWvCQBSE7wX/w/IEb7pp0FJT1yASafFQ0ArF2yP7&#10;mkSzb8Puqum/7wpCj8PMfMMs8t604krON5YVPE8SEMSl1Q1XCg5fm/ErCB+QNbaWScEveciXg6cF&#10;ZtreeEfXfahEhLDPUEEdQpdJ6cuaDPqJ7Yij92OdwRClq6R2eItw08o0SV6kwYbjQo0drWsqz/uL&#10;UeCK2XuQ500xPX2evud2e9RHPVNqNOxXbyAC9eE//Gh/aAVpOoX7mXg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2G0axQAAANwAAAAPAAAAAAAAAAAAAAAAAJgCAABkcnMv&#10;ZG93bnJldi54bWxQSwUGAAAAAAQABAD1AAAAigMAAAAA&#10;" fillcolor="black" stroked="f"/>
                      <v:oval id="Oval 892" o:spid="_x0000_s1250" style="position:absolute;left:1837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TIgcUA&#10;AADcAAAADwAAAGRycy9kb3ducmV2LnhtbESPQWvCQBSE7wX/w/IEb3VjaEqNriJFUTwUqoJ4e2Sf&#10;STT7Nuyumv77rlDocZiZb5jpvDONuJPztWUFo2ECgriwuuZSwWG/ev0A4QOyxsYyKfghD/NZ72WK&#10;ubYP/qb7LpQiQtjnqKAKoc2l9EVFBv3QtsTRO1tnMETpSqkdPiLcNDJNkndpsOa4UGFLnxUV193N&#10;KHDLbB3kdbV8u3xdjmO7PemTzpQa9LvFBESgLvyH/9obrSBNM3ieiUd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lMiBxQAAANwAAAAPAAAAAAAAAAAAAAAAAJgCAABkcnMv&#10;ZG93bnJldi54bWxQSwUGAAAAAAQABAD1AAAAigMAAAAA&#10;" fillcolor="black" stroked="f"/>
                      <v:oval id="Oval 893" o:spid="_x0000_s1251" style="position:absolute;left:2330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ZW9sUA&#10;AADcAAAADwAAAGRycy9kb3ducmV2LnhtbESPQWvCQBSE74X+h+UVvOnGoGKjayglYumhoBbE2yP7&#10;TKLZt2F31fTfdwtCj8PMfMMs89604kbON5YVjEcJCOLS6oYrBd/79XAOwgdkja1lUvBDHvLV89MS&#10;M23vvKXbLlQiQthnqKAOocuk9GVNBv3IdsTRO1lnMETpKqkd3iPctDJNkpk02HBcqLGj95rKy+5q&#10;FLhiugnysi4m56/z4dV+HvVRT5UavPRvCxCB+vAffrQ/tII0ncHfmX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Rlb2xQAAANwAAAAPAAAAAAAAAAAAAAAAAJgCAABkcnMv&#10;ZG93bnJldi54bWxQSwUGAAAAAAQABAD1AAAAigMAAAAA&#10;" fillcolor="black" stroked="f"/>
                      <v:oval id="Oval 894" o:spid="_x0000_s1252" style="position:absolute;left:2823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zbcYA&#10;AADcAAAADwAAAGRycy9kb3ducmV2LnhtbESPT2sCMRTE7wW/Q3hCbzXrUltdzYqI0tKDUBXE22Pz&#10;3D9uXpYk1e23bwqFHoeZ+Q2zWPamFTdyvrasYDxKQBAXVtdcKjgetk9TED4ga2wtk4Jv8rDMBw8L&#10;zLS98yfd9qEUEcI+QwVVCF0mpS8qMuhHtiOO3sU6gyFKV0rt8B7hppVpkrxIgzXHhQo7WldUXPdf&#10;RoHbTN6CvG43z82uOc3sx1mf9USpx2G/moMI1If/8F/7XStI01f4PROPgMx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wrzbcYAAADcAAAADwAAAAAAAAAAAAAAAACYAgAAZHJz&#10;L2Rvd25yZXYueG1sUEsFBgAAAAAEAAQA9QAAAIsDAAAAAA==&#10;" fillcolor="black" stroked="f"/>
                      <v:oval id="Oval 895" o:spid="_x0000_s1253" style="position:absolute;left:3316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VnH8MA&#10;AADcAAAADwAAAGRycy9kb3ducmV2LnhtbERPz2vCMBS+C/sfwhvspunKlK0aZYyWyQ6CbiDeHs1b&#10;W21eSpK19b9fDoLHj+/3ajOaVvTkfGNZwfMsAUFcWt1wpeDnu5i+gvABWWNrmRRcycNm/TBZYabt&#10;wHvqD6ESMYR9hgrqELpMSl/WZNDPbEccuV/rDIYIXSW1wyGGm1amSbKQBhuODTV29FFTeTn8GQUu&#10;n38GeSnyl/PufHyzXyd90nOlnh7H9yWIQGO4i2/urVaQpnFtPBOP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pVnH8MAAADcAAAADwAAAAAAAAAAAAAAAACYAgAAZHJzL2Rv&#10;d25yZXYueG1sUEsFBgAAAAAEAAQA9QAAAIgDAAAAAA==&#10;" fillcolor="black" stroked="f"/>
                      <v:oval id="Oval 896" o:spid="_x0000_s1254" style="position:absolute;left:2823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nChMYA&#10;AADcAAAADwAAAGRycy9kb3ducmV2LnhtbESPT2sCMRTE70K/Q3gFbzXbpRZdzUopSksPBVdBvD02&#10;z/3j5mVJom6/fVMoeBxm5jfMcjWYTlzJ+caygudJAoK4tLrhSsF+t3magfABWWNnmRT8kIdV/jBa&#10;Yqbtjbd0LUIlIoR9hgrqEPpMSl/WZNBPbE8cvZN1BkOUrpLa4S3CTSfTJHmVBhuOCzX29F5TeS4u&#10;RoFbTz+CPG/WL+13e5jbr6M+6qlS48fhbQEi0BDu4f/2p1aQpnP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dnChMYAAADcAAAADwAAAAAAAAAAAAAAAACYAgAAZHJz&#10;L2Rvd25yZXYueG1sUEsFBgAAAAAEAAQA9QAAAIsDAAAAAA==&#10;" fillcolor="black" stroked="f"/>
                      <v:oval id="Oval 897" o:spid="_x0000_s1255" style="position:absolute;left:380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r9xMMA&#10;AADcAAAADwAAAGRycy9kb3ducmV2LnhtbERPz2vCMBS+D/wfwhO8zVQ3ZavGIsMy2WEwHQxvj+bZ&#10;1jYvJYm1/vfLYbDjx/d7nQ2mFT05X1tWMJsmIIgLq2suFXwf88cXED4ga2wtk4I7ecg2o4c1ptre&#10;+Iv6QyhFDGGfooIqhC6V0hcVGfRT2xFH7mydwRChK6V2eIvhppXzJFlKgzXHhgo7equoaA5Xo8Dt&#10;Fu9BNvnu+fJ5+Xm1Hyd90gulJuNhuwIRaAj/4j/3XiuYP8X58U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r9xMMAAADcAAAADwAAAAAAAAAAAAAAAACYAgAAZHJzL2Rv&#10;d25yZXYueG1sUEsFBgAAAAAEAAQA9QAAAIgDAAAAAA==&#10;" fillcolor="black" stroked="f"/>
                      <v:oval id="Oval 898" o:spid="_x0000_s1256" style="position:absolute;left:380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ZYX8UA&#10;AADcAAAADwAAAGRycy9kb3ducmV2LnhtbESPQWsCMRSE70L/Q3gFb5pVa9GtUUpRFA+CVhBvj83r&#10;7urmZUmibv+9EQSPw8x8w0xmjanElZwvLSvodRMQxJnVJecK9r+LzgiED8gaK8uk4J88zKZvrQmm&#10;2t54S9ddyEWEsE9RQRFCnUrps4IM+q6tiaP3Z53BEKXLpXZ4i3BTyX6SfEqDJceFAmv6KSg77y5G&#10;gZsPl0GeF/OP0+Z0GNv1UR/1UKn2e/P9BSJQE17hZ3ulFfQHPXiciUd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dlhfxQAAANwAAAAPAAAAAAAAAAAAAAAAAJgCAABkcnMv&#10;ZG93bnJldi54bWxQSwUGAAAAAAQABAD1AAAAigMAAAAA&#10;" fillcolor="black" stroked="f"/>
                      <v:oval id="Oval 899" o:spid="_x0000_s1257" style="position:absolute;left:430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TGKMYA&#10;AADcAAAADwAAAGRycy9kb3ducmV2LnhtbESPT2sCMRTE70K/Q3gFb5rt+od2a5RSFMWDoC0Ub4/N&#10;6+7q5mVJoq7f3giCx2FmfsNMZq2pxZmcrywreOsnIIhzqysuFPz+LHrvIHxA1lhbJgVX8jCbvnQm&#10;mGl74S2dd6EQEcI+QwVlCE0mpc9LMuj7tiGO3r91BkOUrpDa4SXCTS3TJBlLgxXHhRIb+i4pP+5O&#10;RoGbj5ZBHhfz4WFz+Puw673e65FS3df26xNEoDY8w4/2SitIByncz8QjIK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TGKMYAAADcAAAADwAAAAAAAAAAAAAAAACYAgAAZHJz&#10;L2Rvd25yZXYueG1sUEsFBgAAAAAEAAQA9QAAAIsDAAAAAA==&#10;" fillcolor="black" stroked="f"/>
                      <v:oval id="Oval 900" o:spid="_x0000_s1258" style="position:absolute;left:2823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hjs8UA&#10;AADcAAAADwAAAGRycy9kb3ducmV2LnhtbESPT2sCMRTE7wW/Q3hCbzXrX3Q1ihSl0kOhqyDeHpvn&#10;7urmZUlSXb+9KRR6HGbmN8xi1Zpa3Mj5yrKCfi8BQZxbXXGh4LDfvk1B+ICssbZMCh7kYbXsvCww&#10;1fbO33TLQiEihH2KCsoQmlRKn5dk0PdsQxy9s3UGQ5SukNrhPcJNLQdJMpEGK44LJTb0XlJ+zX6M&#10;ArcZfwR53W5Gl6/LcWY/T/qkx0q9dtv1HESgNvyH/9o7rWAwHMLvmX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6GOzxQAAANwAAAAPAAAAAAAAAAAAAAAAAJgCAABkcnMv&#10;ZG93bnJldi54bWxQSwUGAAAAAAQABAD1AAAAigMAAAAA&#10;" fillcolor="black" stroked="f"/>
                      <v:oval id="Oval 901" o:spid="_x0000_s1259" style="position:absolute;left:3316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H7x8UA&#10;AADcAAAADwAAAGRycy9kb3ducmV2LnhtbESPT2sCMRTE74LfIbxCb5qt/6hbo4goSg+CWhBvj83r&#10;7urmZUlSXb+9KQgeh5n5DTOZNaYSV3K+tKzgo5uAIM6sLjlX8HNYdT5B+ICssbJMCu7kYTZttyaY&#10;anvjHV33IRcRwj5FBUUIdSqlzwoy6Lu2Jo7er3UGQ5Qul9rhLcJNJXtJMpIGS44LBda0KCi77P+M&#10;ArccroO8rJaD8/Z8HNvvkz7poVLvb838C0SgJrzCz/ZGK+j1B/B/Jh4BOX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AfvHxQAAANwAAAAPAAAAAAAAAAAAAAAAAJgCAABkcnMv&#10;ZG93bnJldi54bWxQSwUGAAAAAAQABAD1AAAAigMAAAAA&#10;" fillcolor="black" stroked="f"/>
                      <v:oval id="Oval 902" o:spid="_x0000_s1260" style="position:absolute;left:2823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1eXMYA&#10;AADcAAAADwAAAGRycy9kb3ducmV2LnhtbESPT2sCMRTE74LfITyht5rVdkVXo4goLT0I/gHx9tg8&#10;d1c3L0uS6vbbN4WCx2FmfsPMFq2pxZ2crywrGPQTEMS51RUXCo6HzesYhA/IGmvLpOCHPCzm3c4M&#10;M20fvKP7PhQiQthnqKAMocmk9HlJBn3fNsTRu1hnMETpCqkdPiLc1HKYJCNpsOK4UGJDq5Ly2/7b&#10;KHDr9CPI22b9ft1eTxP7ddZnnSr10muXUxCB2vAM/7c/tYLhWwp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U1eXMYAAADcAAAADwAAAAAAAAAAAAAAAACYAgAAZHJz&#10;L2Rvd25yZXYueG1sUEsFBgAAAAAEAAQA9QAAAIsDAAAAAA==&#10;" fillcolor="black" stroked="f"/>
                      <v:oval id="Oval 903" o:spid="_x0000_s1261" style="position:absolute;left:380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/AK8UA&#10;AADcAAAADwAAAGRycy9kb3ducmV2LnhtbESPQWsCMRSE70L/Q3iCN81qVXQ1SimKxYNQK4i3x+a5&#10;u7p5WZKo23/fFASPw8x8w8yXjanEnZwvLSvo9xIQxJnVJecKDj/r7gSED8gaK8uk4Jc8LBdvrTmm&#10;2j74m+77kIsIYZ+igiKEOpXSZwUZ9D1bE0fvbJ3BEKXLpXb4iHBTyUGSjKXBkuNCgTV9FpRd9zej&#10;wK1GmyCv69Xwsrscp3Z70ic9UqrTbj5mIAI14RV+tr+0gsH7GP7PxC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n8ArxQAAANwAAAAPAAAAAAAAAAAAAAAAAJgCAABkcnMv&#10;ZG93bnJldi54bWxQSwUGAAAAAAQABAD1AAAAigMAAAAA&#10;" fillcolor="black" stroked="f"/>
                      <v:oval id="Oval 904" o:spid="_x0000_s1262" style="position:absolute;left:380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NlsMUA&#10;AADcAAAADwAAAGRycy9kb3ducmV2LnhtbESPW2sCMRSE3wv9D+EUfKvZeql2NUoRRelDoSoU3w6b&#10;415zsiRRt/++EQp9HGbmG2a+7EwjruR8aVnBSz8BQZxZXXKu4HjYPE9B+ICssbFMCn7Iw3Lx+DDH&#10;VNsbf9F1H3IRIexTVFCE0KZS+qwgg75vW+Lona0zGKJ0udQObxFuGjlIkldpsOS4UGBLq4Kyen8x&#10;Ctx6vA2y3qxH1Wf1/WY/Tvqkx0r1nrr3GYhAXfgP/7V3WsFgOIH7mXg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02WwxQAAANwAAAAPAAAAAAAAAAAAAAAAAJgCAABkcnMv&#10;ZG93bnJldi54bWxQSwUGAAAAAAQABAD1AAAAigMAAAAA&#10;" fillcolor="black" stroked="f"/>
                      <v:oval id="Oval 905" o:spid="_x0000_s1263" style="position:absolute;left:430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zxwsMA&#10;AADcAAAADwAAAGRycy9kb3ducmV2LnhtbERPz2vCMBS+D/wfwhO8zVQ3ZavGIsMy2WEwHQxvj+bZ&#10;1jYvJYm1/vfLYbDjx/d7nQ2mFT05X1tWMJsmIIgLq2suFXwf88cXED4ga2wtk4I7ecg2o4c1ptre&#10;+Iv6QyhFDGGfooIqhC6V0hcVGfRT2xFH7mydwRChK6V2eIvhppXzJFlKgzXHhgo7equoaA5Xo8Dt&#10;Fu9BNvnu+fJ5+Xm1Hyd90gulJuNhuwIRaAj/4j/3XiuYP8W18U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0zxwsMAAADcAAAADwAAAAAAAAAAAAAAAACYAgAAZHJzL2Rv&#10;d25yZXYueG1sUEsFBgAAAAAEAAQA9QAAAIgDAAAAAA==&#10;" fillcolor="black" stroked="f"/>
                      <v:oval id="Oval 906" o:spid="_x0000_s1264" style="position:absolute;left:1344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BUWcYA&#10;AADcAAAADwAAAGRycy9kb3ducmV2LnhtbESPT2vCQBTE74V+h+UVvNVN/YfGrFKK0tKDYBQkt0f2&#10;NYlm34bdrcZv3y0Uehxm5jdMtu5NK67kfGNZwcswAUFcWt1wpeB42D7PQfiArLG1TAru5GG9enzI&#10;MNX2xnu65qESEcI+RQV1CF0qpS9rMuiHtiOO3pd1BkOUrpLa4S3CTStHSTKTBhuOCzV29FZTecm/&#10;jQK3mb4HedluJufd+bSwn4Uu9FSpwVP/ugQRqA//4b/2h1YwGi/g90w8AnL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ABUWcYAAADcAAAADwAAAAAAAAAAAAAAAACYAgAAZHJz&#10;L2Rvd25yZXYueG1sUEsFBgAAAAAEAAQA9QAAAIsDAAAAAA==&#10;" fillcolor="black" stroked="f"/>
                      <v:oval id="Oval 907" o:spid="_x0000_s1265" style="position:absolute;left:2330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yOucIA&#10;AADcAAAADwAAAGRycy9kb3ducmV2LnhtbERPTYvCMBC9C/6HMAt703RFRatRZFFWPAh2F8Tb0Ixt&#10;tZmUJKv135uD4PHxvufL1tTiRs5XlhV89RMQxLnVFRcK/n43vQkIH5A11pZJwYM8LBfdzhxTbe98&#10;oFsWChFD2KeooAyhSaX0eUkGfd82xJE7W2cwROgKqR3eY7ip5SBJxtJgxbGhxIa+S8qv2b9R4Naj&#10;nyCvm/Xwsr8cp3Z30ic9Uurzo13NQARqw1v8cm+1gsEwzo9n4hG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PI65wgAAANwAAAAPAAAAAAAAAAAAAAAAAJgCAABkcnMvZG93&#10;bnJldi54bWxQSwUGAAAAAAQABAD1AAAAhwMAAAAA&#10;" fillcolor="black" stroked="f"/>
                      <v:oval id="Oval 908" o:spid="_x0000_s1266" style="position:absolute;left:1344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ArIsYA&#10;AADcAAAADwAAAGRycy9kb3ducmV2LnhtbESPQWvCQBSE7wX/w/KE3uomQUtNXYOIovRQqAri7ZF9&#10;TWKyb8PuVtN/3y0Uehxm5htmUQymEzdyvrGsIJ0kIIhLqxuuFJyO26cXED4ga+wsk4Jv8lAsRw8L&#10;zLW98wfdDqESEcI+RwV1CH0upS9rMugntieO3qd1BkOUrpLa4T3CTSezJHmWBhuOCzX2tK6pbA9f&#10;RoHbzHZBttvN9Pp+Pc/t20Vf9Eypx/GwegURaAj/4b/2XivIpin8nolH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ArIsYAAADcAAAADwAAAAAAAAAAAAAAAACYAgAAZHJz&#10;L2Rvd25yZXYueG1sUEsFBgAAAAAEAAQA9QAAAIsDAAAAAA==&#10;" fillcolor="black" stroked="f"/>
                      <v:oval id="Oval 909" o:spid="_x0000_s1267" style="position:absolute;left:3316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K1VcUA&#10;AADcAAAADwAAAGRycy9kb3ducmV2LnhtbESPQWvCQBSE7wX/w/IEb7pp0FJT1yASafFQ0ArF2yP7&#10;mkSzb8Puqum/7wpCj8PMfMMs8t604krON5YVPE8SEMSl1Q1XCg5fm/ErCB+QNbaWScEveciXg6cF&#10;ZtreeEfXfahEhLDPUEEdQpdJ6cuaDPqJ7Yij92OdwRClq6R2eItw08o0SV6kwYbjQo0drWsqz/uL&#10;UeCK2XuQ500xPX2evud2e9RHPVNqNOxXbyAC9eE//Gh/aAXpNIX7mXg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orVVxQAAANwAAAAPAAAAAAAAAAAAAAAAAJgCAABkcnMv&#10;ZG93bnJldi54bWxQSwUGAAAAAAQABAD1AAAAigMAAAAA&#10;" fillcolor="black" stroked="f"/>
                      <v:oval id="Oval 910" o:spid="_x0000_s1268" style="position:absolute;left:2330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4QzsUA&#10;AADcAAAADwAAAGRycy9kb3ducmV2LnhtbESPT2sCMRTE74LfIbxCb5qt/6hbo4goSg+CWhBvj83r&#10;7urmZUlSXb+9KQgeh5n5DTOZNaYSV3K+tKzgo5uAIM6sLjlX8HNYdT5B+ICssbJMCu7kYTZttyaY&#10;anvjHV33IRcRwj5FBUUIdSqlzwoy6Lu2Jo7er3UGQ5Qul9rhLcJNJXtJMpIGS44LBda0KCi77P+M&#10;ArccroO8rJaD8/Z8HNvvkz7poVLvb838C0SgJrzCz/ZGK+gN+vB/Jh4BOX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7hDOxQAAANwAAAAPAAAAAAAAAAAAAAAAAJgCAABkcnMv&#10;ZG93bnJldi54bWxQSwUGAAAAAAQABAD1AAAAigMAAAAA&#10;" fillcolor="black" stroked="f"/>
                      <v:oval id="Oval 911" o:spid="_x0000_s1269" style="position:absolute;left:430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eIusUA&#10;AADcAAAADwAAAGRycy9kb3ducmV2LnhtbESPQWvCQBSE7wX/w/IEb7ppiKWmrkFEafFQ0ArF2yP7&#10;mkSzb8Puqum/7wpCj8PMfMPMi9604krON5YVPE8SEMSl1Q1XCg5fm/ErCB+QNbaWScEveSgWg6c5&#10;5treeEfXfahEhLDPUUEdQpdL6cuaDPqJ7Yij92OdwRClq6R2eItw08o0SV6kwYbjQo0drWoqz/uL&#10;UeDW0/cgz5t1dvo8fc/s9qiPeqrUaNgv30AE6sN/+NH+0ArSLIP7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B4i6xQAAANwAAAAPAAAAAAAAAAAAAAAAAJgCAABkcnMv&#10;ZG93bnJldi54bWxQSwUGAAAAAAQABAD1AAAAigMAAAAA&#10;" fillcolor="black" stroked="f"/>
                      <v:oval id="Oval 912" o:spid="_x0000_s1270" style="position:absolute;left:3316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stIcYA&#10;AADcAAAADwAAAGRycy9kb3ducmV2LnhtbESPQWvCQBSE70L/w/IK3nRjMKWNrqEUpaWHgmlBvD2y&#10;zySafRt2V03/fbcgeBxm5htmWQymExdyvrWsYDZNQBBXVrdcK/j53kyeQfiArLGzTAp+yUOxehgt&#10;Mdf2ylu6lKEWEcI+RwVNCH0upa8aMuintieO3sE6gyFKV0vt8BrhppNpkjxJgy3HhQZ7emuoOpVn&#10;o8Cts/cgT5v1/Ph13L3Yz73e60yp8ePwugARaAj38K39oRWk8wz+z8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UstIcYAAADcAAAADwAAAAAAAAAAAAAAAACYAgAAZHJz&#10;L2Rvd25yZXYueG1sUEsFBgAAAAAEAAQA9QAAAIsDAAAAAA==&#10;" fillcolor="black" stroked="f"/>
                      <v:oval id="Oval 913" o:spid="_x0000_s1271" style="position:absolute;left:430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mzVsYA&#10;AADcAAAADwAAAGRycy9kb3ducmV2LnhtbESPQWvCQBSE74X+h+UVequbShRNXUMpBqUHQVsQb4/s&#10;axKTfRt2V43/visUehxm5htmkQ+mExdyvrGs4HWUgCAurW64UvD9VbzMQPiArLGzTApu5CFfPj4s&#10;MNP2yju67EMlIoR9hgrqEPpMSl/WZNCPbE8cvR/rDIYoXSW1w2uEm06Ok2QqDTYcF2rs6aOmst2f&#10;jQK3mqyDbItVetqeDnP7edRHPVHq+Wl4fwMRaAj/4b/2RisYp1O4n4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ZmzVsYAAADcAAAADwAAAAAAAAAAAAAAAACYAgAAZHJz&#10;L2Rvd25yZXYueG1sUEsFBgAAAAAEAAQA9QAAAIsDAAAAAA==&#10;" fillcolor="black" stroked="f"/>
                    </v:group>
                    <v:group id="Group 914" o:spid="_x0000_s1272" style="position:absolute;left:8739;top:1419;width:2029;height:2045" coordorigin="8739,1419" coordsize="2029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      <v:oval id="Oval 915" o:spid="_x0000_s1273" style="position:absolute;left:873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qCv8IA&#10;AADcAAAADwAAAGRycy9kb3ducmV2LnhtbERPTYvCMBC9C/6HMAt703RFRatRZFFWPAh2F8Tb0Ixt&#10;tZmUJKv135uD4PHxvufL1tTiRs5XlhV89RMQxLnVFRcK/n43vQkIH5A11pZJwYM8LBfdzhxTbe98&#10;oFsWChFD2KeooAyhSaX0eUkGfd82xJE7W2cwROgKqR3eY7ip5SBJxtJgxbGhxIa+S8qv2b9R4Naj&#10;nyCvm/Xwsr8cp3Z30ic9Uurzo13NQARqw1v8cm+1gsEwro1n4hG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SoK/wgAAANwAAAAPAAAAAAAAAAAAAAAAAJgCAABkcnMvZG93&#10;bnJldi54bWxQSwUGAAAAAAQABAD1AAAAhwMAAAAA&#10;" fillcolor="black" stroked="f"/>
                      <v:oval id="Oval 916" o:spid="_x0000_s1274" style="position:absolute;left:923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YnJMUA&#10;AADcAAAADwAAAGRycy9kb3ducmV2LnhtbESPT4vCMBTE7wt+h/CEva2pootWo4goiocF/4B4ezTP&#10;ttq8lCSr9dsbYWGPw8z8hpnMGlOJOzlfWlbQ7SQgiDOrS84VHA+rryEIH5A1VpZJwZM8zKatjwmm&#10;2j54R/d9yEWEsE9RQRFCnUrps4IM+o6tiaN3sc5giNLlUjt8RLipZC9JvqXBkuNCgTUtCspu+1+j&#10;wC0H6yBvq2X/+nM9jez2rM96oNRnu5mPQQRqwn/4r73RCnr9EbzPxCMgp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BickxQAAANwAAAAPAAAAAAAAAAAAAAAAAJgCAABkcnMv&#10;ZG93bnJldi54bWxQSwUGAAAAAAQABAD1AAAAigMAAAAA&#10;" fillcolor="black" stroked="f"/>
                      <v:oval id="Oval 917" o:spid="_x0000_s1275" style="position:absolute;left:873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YZMMA&#10;AADcAAAADwAAAGRycy9kb3ducmV2LnhtbERPz2vCMBS+C/sfwht4m+mKHVs1yhgtkx0E3UC8PZq3&#10;ttq8lCSr9b9fDoLHj+/3cj2aTgzkfGtZwfMsAUFcWd1yreDnu3x6BeEDssbOMim4kof16mGyxFzb&#10;C+9o2IdaxBD2OSpoQuhzKX3VkEE/sz1x5H6tMxgidLXUDi8x3HQyTZIXabDl2NBgTx8NVef9n1Hg&#10;iuwzyHNZzE/b0+HNfh31UWdKTR/H9wWIQGO4i2/ujVaQZnF+PBOP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OUYZMMAAADcAAAADwAAAAAAAAAAAAAAAACYAgAAZHJzL2Rv&#10;d25yZXYueG1sUEsFBgAAAAAEAAQA9QAAAIgDAAAAAA==&#10;" fillcolor="black" stroked="f"/>
                      <v:oval id="Oval 918" o:spid="_x0000_s1276" style="position:absolute;left:9725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m9/8UA&#10;AADcAAAADwAAAGRycy9kb3ducmV2LnhtbESPQWvCQBSE74X+h+UJ3urGYKSNrlIkovQgaAvi7ZF9&#10;JtHs27C7avrvu4VCj8PMfMPMl71pxZ2cbywrGI8SEMSl1Q1XCr4+1y+vIHxA1thaJgXf5GG5eH6a&#10;Y67tg/d0P4RKRAj7HBXUIXS5lL6syaAf2Y44emfrDIYoXSW1w0eEm1amSTKVBhuOCzV2tKqpvB5u&#10;RoErsk2Q13Uxuewuxzf7cdInnSk1HPTvMxCB+vAf/mtvtYI0G8PvmX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qb3/xQAAANwAAAAPAAAAAAAAAAAAAAAAAJgCAABkcnMv&#10;ZG93bnJldi54bWxQSwUGAAAAAAQABAD1AAAAigMAAAAA&#10;" fillcolor="black" stroked="f"/>
                      <v:oval id="Oval 919" o:spid="_x0000_s1277" style="position:absolute;left:9725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sjiMUA&#10;AADcAAAADwAAAGRycy9kb3ducmV2LnhtbESPQWvCQBSE7wX/w/IEb3VjaEqNriJFUTwUqoJ4e2Sf&#10;STT7Nuyumv77rlDocZiZb5jpvDONuJPztWUFo2ECgriwuuZSwWG/ev0A4QOyxsYyKfghD/NZ72WK&#10;ubYP/qb7LpQiQtjnqKAKoc2l9EVFBv3QtsTRO1tnMETpSqkdPiLcNDJNkndpsOa4UGFLnxUV193N&#10;KHDLbB3kdbV8u3xdjmO7PemTzpQa9LvFBESgLvyH/9obrSDNUnieiUd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eyOIxQAAANwAAAAPAAAAAAAAAAAAAAAAAJgCAABkcnMv&#10;ZG93bnJldi54bWxQSwUGAAAAAAQABAD1AAAAigMAAAAA&#10;" fillcolor="black" stroked="f"/>
                      <v:oval id="Oval 920" o:spid="_x0000_s1278" style="position:absolute;left:10218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eGE8YA&#10;AADcAAAADwAAAGRycy9kb3ducmV2LnhtbESPT2sCMRTE74LfITyht5rVdkVXo4goLT0I/gHx9tg8&#10;d1c3L0uS6vbbN4WCx2FmfsPMFq2pxZ2crywrGPQTEMS51RUXCo6HzesYhA/IGmvLpOCHPCzm3c4M&#10;M20fvKP7PhQiQthnqKAMocmk9HlJBn3fNsTRu1hnMETpCqkdPiLc1HKYJCNpsOK4UGJDq5Ly2/7b&#10;KHDr9CPI22b9ft1eTxP7ddZnnSr10muXUxCB2vAM/7c/tYJh+gZ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DeGE8YAAADcAAAADwAAAAAAAAAAAAAAAACYAgAAZHJz&#10;L2Rvd25yZXYueG1sUEsFBgAAAAAEAAQA9QAAAIsDAAAAAA==&#10;" fillcolor="black" stroked="f"/>
                      <v:oval id="Oval 921" o:spid="_x0000_s1279" style="position:absolute;left:873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4eZ8YA&#10;AADcAAAADwAAAGRycy9kb3ducmV2LnhtbESPQWvCQBSE70L/w/IK3nRjMKWNrqEUpaWHgmlBvD2y&#10;zySafRt2V03/fbcgeBxm5htmWQymExdyvrWsYDZNQBBXVrdcK/j53kyeQfiArLGzTAp+yUOxehgt&#10;Mdf2ylu6lKEWEcI+RwVNCH0upa8aMuintieO3sE6gyFKV0vt8BrhppNpkjxJgy3HhQZ7emuoOpVn&#10;o8Cts/cgT5v1/Ph13L3Yz73e60yp8ePwugARaAj38K39oRWk2Rz+z8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94eZ8YAAADcAAAADwAAAAAAAAAAAAAAAACYAgAAZHJz&#10;L2Rvd25yZXYueG1sUEsFBgAAAAAEAAQA9QAAAIsDAAAAAA==&#10;" fillcolor="black" stroked="f"/>
                      <v:oval id="Oval 922" o:spid="_x0000_s1280" style="position:absolute;left:923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K7/MYA&#10;AADcAAAADwAAAGRycy9kb3ducmV2LnhtbESPQWvCQBSE70L/w/IKvemm0oim2UgpitKDYFoQb4/s&#10;axLNvg27W03/fbcgeBxm5hsmXw6mExdyvrWs4HmSgCCurG65VvD1uR7PQfiArLGzTAp+ycOyeBjl&#10;mGl75T1dylCLCGGfoYImhD6T0lcNGfQT2xNH79s6gyFKV0vt8BrhppPTJJlJgy3HhQZ7em+oOpc/&#10;RoFbpZsgz+vVy2l3Oizsx1EfdarU0+Pw9goi0BDu4Vt7qxVM0xT+z8QjI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JK7/MYAAADcAAAADwAAAAAAAAAAAAAAAACYAgAAZHJz&#10;L2Rvd25yZXYueG1sUEsFBgAAAAAEAAQA9QAAAIsDAAAAAA==&#10;" fillcolor="black" stroked="f"/>
                      <v:oval id="Oval 923" o:spid="_x0000_s1281" style="position:absolute;left:873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Ali8UA&#10;AADcAAAADwAAAGRycy9kb3ducmV2LnhtbESPQWvCQBSE70L/w/IK3nRTMdKmrlKKongQTAvF2yP7&#10;mkSzb8PuqvHfu4LgcZiZb5jpvDONOJPztWUFb8MEBHFhdc2lgt+f5eAdhA/IGhvLpOBKHuazl94U&#10;M20vvKNzHkoRIewzVFCF0GZS+qIig35oW+Lo/VtnMETpSqkdXiLcNHKUJBNpsOa4UGFL3xUVx/xk&#10;FLhFugryuFyMD9vD34fd7PVep0r1X7uvTxCBuvAMP9prrWCUTuB+Jh4B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QCWLxQAAANwAAAAPAAAAAAAAAAAAAAAAAJgCAABkcnMv&#10;ZG93bnJldi54bWxQSwUGAAAAAAQABAD1AAAAigMAAAAA&#10;" fillcolor="black" stroked="f"/>
                      <v:oval id="Oval 924" o:spid="_x0000_s1282" style="position:absolute;left:9725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yAEMUA&#10;AADcAAAADwAAAGRycy9kb3ducmV2LnhtbESPQWsCMRSE7wX/Q3iCN80qbq2rUUQUSw+CtlC8PTbP&#10;3dXNy5JE3f77piD0OMzMN8x82Zpa3Mn5yrKC4SABQZxbXXGh4Otz238D4QOyxtoyKfghD8tF52WO&#10;mbYPPtD9GAoRIewzVFCG0GRS+rwkg35gG+Lona0zGKJ0hdQOHxFuajlKkldpsOK4UGJD65Ly6/Fm&#10;FLhNugvyut2ML/vL99R+nPRJp0r1uu1qBiJQG/7Dz/a7VjBKJ/B3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DIAQxQAAANwAAAAPAAAAAAAAAAAAAAAAAJgCAABkcnMv&#10;ZG93bnJldi54bWxQSwUGAAAAAAQABAD1AAAAigMAAAAA&#10;" fillcolor="black" stroked="f"/>
                      <v:oval id="Oval 925" o:spid="_x0000_s1283" style="position:absolute;left:9725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MUYsMA&#10;AADcAAAADwAAAGRycy9kb3ducmV2LnhtbERPz2vCMBS+C/sfwht4m+mKHVs1yhgtkx0E3UC8PZq3&#10;ttq8lCSr9b9fDoLHj+/3cj2aTgzkfGtZwfMsAUFcWd1yreDnu3x6BeEDssbOMim4kof16mGyxFzb&#10;C+9o2IdaxBD2OSpoQuhzKX3VkEE/sz1x5H6tMxgidLXUDi8x3HQyTZIXabDl2NBgTx8NVef9n1Hg&#10;iuwzyHNZzE/b0+HNfh31UWdKTR/H9wWIQGO4i2/ujVaQZnFtPBOP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MUYsMAAADcAAAADwAAAAAAAAAAAAAAAACYAgAAZHJzL2Rv&#10;d25yZXYueG1sUEsFBgAAAAAEAAQA9QAAAIgDAAAAAA==&#10;" fillcolor="black" stroked="f"/>
                      <v:oval id="Oval 926" o:spid="_x0000_s1284" style="position:absolute;left:10218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+x+cUA&#10;AADcAAAADwAAAGRycy9kb3ducmV2LnhtbESPT2sCMRTE7wW/Q3hCbzWruKJbsyKitHgQ1ELx9ti8&#10;7h83L0uS6vbbN0Khx2FmfsMsV71pxY2cry0rGI8SEMSF1TWXCj7Ou5c5CB+QNbaWScEPeVjlg6cl&#10;Ztre+Ui3UyhFhLDPUEEVQpdJ6YuKDPqR7Yij92WdwRClK6V2eI9w08pJksykwZrjQoUdbSoqrqdv&#10;o8Bt07cgr7vttDk0nwu7v+iLTpV6HvbrVxCB+vAf/mu/awWTdAGPM/EIy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37H5xQAAANwAAAAPAAAAAAAAAAAAAAAAAJgCAABkcnMv&#10;ZG93bnJldi54bWxQSwUGAAAAAAQABAD1AAAAigMAAAAA&#10;" fillcolor="black" stroked="f"/>
                      <v:oval id="Oval 927" o:spid="_x0000_s1285" style="position:absolute;left:1071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nS2cEA&#10;AADcAAAADwAAAGRycy9kb3ducmV2LnhtbERPy4rCMBTdC/5DuIK7MVVUnI5RRBTFxYAPGNxdmjtt&#10;tbkpSdT692YhuDyc93TemErcyfnSsoJ+LwFBnFldcq7gdFx/TUD4gKyxskwKnuRhPmu3pphq++A9&#10;3Q8hFzGEfYoKihDqVEqfFWTQ92xNHLl/6wyGCF0utcNHDDeVHCTJWBosOTYUWNOyoOx6uBkFbjXa&#10;BHldr4aX38vft92d9VmPlOp2msUPiEBN+Ijf7q1WMBjH+fFMPAJy9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J0tnBAAAA3AAAAA8AAAAAAAAAAAAAAAAAmAIAAGRycy9kb3du&#10;cmV2LnhtbFBLBQYAAAAABAAEAPUAAACGAwAAAAA=&#10;" fillcolor="black" stroked="f"/>
                      <v:oval id="Oval 928" o:spid="_x0000_s1286" style="position:absolute;left:1071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V3QsYA&#10;AADcAAAADwAAAGRycy9kb3ducmV2LnhtbESPQWvCQBSE74X+h+UVeqsbpUpNXYOIYvFQqAri7ZF9&#10;TWKyb8PumqT/3i0Uehxm5htmkQ2mER05X1lWMB4lIIhzqysuFJyO25c3ED4ga2wsk4If8pAtHx8W&#10;mGrb8xd1h1CICGGfooIyhDaV0uclGfQj2xJH79s6gyFKV0jtsI9w08hJksykwYrjQoktrUvK68PN&#10;KHCb6S7Iert5vX5ez3O7v+iLnir1/DSs3kEEGsJ/+K/9oRVMZmP4PR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cV3QsYAAADcAAAADwAAAAAAAAAAAAAAAACYAgAAZHJz&#10;L2Rvd25yZXYueG1sUEsFBgAAAAAEAAQA9QAAAIsDAAAAAA==&#10;" fillcolor="black" stroked="f"/>
                      <v:oval id="Oval 929" o:spid="_x0000_s1287" style="position:absolute;left:1071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fpNcUA&#10;AADcAAAADwAAAGRycy9kb3ducmV2LnhtbESPQWvCQBSE74X+h+UVvOnGoGKjayglYumhoBbE2yP7&#10;TKLZt2F31fTfdwtCj8PMfMMs89604kbON5YVjEcJCOLS6oYrBd/79XAOwgdkja1lUvBDHvLV89MS&#10;M23vvKXbLlQiQthnqKAOocuk9GVNBv3IdsTRO1lnMETpKqkd3iPctDJNkpk02HBcqLGj95rKy+5q&#10;FLhiugnysi4m56/z4dV+HvVRT5UavPRvCxCB+vAffrQ/tIJ0lsLfmX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+k1xQAAANwAAAAPAAAAAAAAAAAAAAAAAJgCAABkcnMv&#10;ZG93bnJldi54bWxQSwUGAAAAAAQABAD1AAAAigMAAAAA&#10;" fillcolor="black" stroked="f"/>
                      <v:oval id="Oval 930" o:spid="_x0000_s1288" style="position:absolute;left:1071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tMrsUA&#10;AADcAAAADwAAAGRycy9kb3ducmV2LnhtbESPQWsCMRSE70L/Q3iCN81qVXQ1SimKxYNQK4i3x+a5&#10;u7p5WZKo23/fFASPw8x8w8yXjanEnZwvLSvo9xIQxJnVJecKDj/r7gSED8gaK8uk4Jc8LBdvrTmm&#10;2j74m+77kIsIYZ+igiKEOpXSZwUZ9D1bE0fvbJ3BEKXLpXb4iHBTyUGSjKXBkuNCgTV9FpRd9zej&#10;wK1GmyCv69Xwsrscp3Z70ic9UqrTbj5mIAI14RV+tr+0gsH4Hf7PxC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W0yuxQAAANwAAAAPAAAAAAAAAAAAAAAAAJgCAABkcnMv&#10;ZG93bnJldi54bWxQSwUGAAAAAAQABAD1AAAAigMAAAAA&#10;" fillcolor="black" stroked="f"/>
                      <v:oval id="Oval 931" o:spid="_x0000_s1289" style="position:absolute;left:923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LU2sYA&#10;AADcAAAADwAAAGRycy9kb3ducmV2LnhtbESPQWvCQBSE74X+h+UVequbShRNXUMpBqUHQVsQb4/s&#10;axKTfRt2V43/visUehxm5htmkQ+mExdyvrGs4HWUgCAurW64UvD9VbzMQPiArLGzTApu5CFfPj4s&#10;MNP2yju67EMlIoR9hgrqEPpMSl/WZNCPbE8cvR/rDIYoXSW1w2uEm06Ok2QqDTYcF2rs6aOmst2f&#10;jQK3mqyDbItVetqeDnP7edRHPVHq+Wl4fwMRaAj/4b/2RisYT1O4n4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bLU2sYAAADcAAAADwAAAAAAAAAAAAAAAACYAgAAZHJz&#10;L2Rvd25yZXYueG1sUEsFBgAAAAAEAAQA9QAAAIsDAAAAAA==&#10;" fillcolor="black" stroked="f"/>
                      <v:oval id="Oval 932" o:spid="_x0000_s1290" style="position:absolute;left:10218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5xQcUA&#10;AADcAAAADwAAAGRycy9kb3ducmV2LnhtbESPQWvCQBSE70L/w/IK3nRTMdKmrlKKongQTAvF2yP7&#10;mkSzb8PuqvHfu4LgcZiZb5jpvDONOJPztWUFb8MEBHFhdc2lgt+f5eAdhA/IGhvLpOBKHuazl94U&#10;M20vvKNzHkoRIewzVFCF0GZS+qIig35oW+Lo/VtnMETpSqkdXiLcNHKUJBNpsOa4UGFL3xUVx/xk&#10;FLhFugryuFyMD9vD34fd7PVep0r1X7uvTxCBuvAMP9prrWA0SeF+Jh4B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/nFBxQAAANwAAAAPAAAAAAAAAAAAAAAAAJgCAABkcnMv&#10;ZG93bnJldi54bWxQSwUGAAAAAAQABAD1AAAAigMAAAAA&#10;" fillcolor="black" stroked="f"/>
                      <v:oval id="Oval 933" o:spid="_x0000_s1291" style="position:absolute;left:923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zvNsUA&#10;AADcAAAADwAAAGRycy9kb3ducmV2LnhtbESPT4vCMBTE7wt+h/AEb5quaNGuUUQUFw8L/oHF26N5&#10;21abl5JE7X57syDscZiZ3zCzRWtqcSfnK8sK3gcJCOLc6ooLBafjpj8B4QOyxtoyKfglD4t5522G&#10;mbYP3tP9EAoRIewzVFCG0GRS+rwkg35gG+Lo/VhnMETpCqkdPiLc1HKYJKk0WHFcKLGhVUn59XAz&#10;Ctx6vA3yulmPLl+X76ndnfVZj5XqddvlB4hAbfgPv9qfWsEwTeHvTDw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LO82xQAAANwAAAAPAAAAAAAAAAAAAAAAAJgCAABkcnMv&#10;ZG93bnJldi54bWxQSwUGAAAAAAQABAD1AAAAigMAAAAA&#10;" fillcolor="black" stroked="f"/>
                      <v:oval id="Oval 934" o:spid="_x0000_s1292" style="position:absolute;left:10218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BKrcUA&#10;AADcAAAADwAAAGRycy9kb3ducmV2LnhtbESPT2sCMRTE74LfIbxCb5qt+KdujSKiKD0IakG8PTav&#10;u6ublyVJdf32piB4HGbmN8xk1phKXMn50rKCj24CgjizuuRcwc9h1fkE4QOyxsoyKbiTh9m03Zpg&#10;qu2Nd3Tdh1xECPsUFRQh1KmUPivIoO/amjh6v9YZDFG6XGqHtwg3lewlyVAaLDkuFFjToqDssv8z&#10;CtxysA7yslr2z9vzcWy/T/qkB0q9vzXzLxCBmvAKP9sbraA3HMH/mXgE5P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YEqtxQAAANwAAAAPAAAAAAAAAAAAAAAAAJgCAABkcnMv&#10;ZG93bnJldi54bWxQSwUGAAAAAAQABAD1AAAAigMAAAAA&#10;" fillcolor="black" stroked="f"/>
                    </v:group>
                  </v:group>
                  <v:group id="Group 935" o:spid="_x0000_s1293" style="position:absolute;left:851;top:3691;width:9917;height:2045" coordorigin="851,1419" coordsize="9917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      <v:group id="Group 936" o:spid="_x0000_s1294" style="position:absolute;left:851;top:1419;width:3508;height:2045" coordorigin="851,1419" coordsize="3508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S3Hc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LcdxgAAANwA&#10;AAAPAAAAAAAAAAAAAAAAAKoCAABkcnMvZG93bnJldi54bWxQSwUGAAAAAAQABAD6AAAAnQMAAAAA&#10;">
                      <v:oval id="Oval 937" o:spid="_x0000_s1295" style="position:absolute;left:85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BEBMIA&#10;AADcAAAADwAAAGRycy9kb3ducmV2LnhtbERPTYvCMBC9L/gfwgjeNFV03a1GEVGUPQjqwuJtaMa2&#10;2kxKErX+e3MQ9vh439N5YypxJ+dLywr6vQQEcWZ1ybmC3+O6+wXCB2SNlWVS8CQP81nrY4qptg/e&#10;0/0QchFD2KeooAihTqX0WUEGfc/WxJE7W2cwROhyqR0+Yrip5CBJPqXBkmNDgTUtC8quh5tR4Faj&#10;TZDX9Wp42V3+vu3PSZ/0SKlOu1lMQARqwr/47d5qBYNxnB/PxCM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UEQEwgAAANwAAAAPAAAAAAAAAAAAAAAAAJgCAABkcnMvZG93&#10;bnJldi54bWxQSwUGAAAAAAQABAD1AAAAhwMAAAAA&#10;" fillcolor="black" stroked="f"/>
                      <v:oval id="Oval 938" o:spid="_x0000_s1296" style="position:absolute;left:1344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zhn8YA&#10;AADcAAAADwAAAGRycy9kb3ducmV2LnhtbESPT2sCMRTE74LfITyht5pVaq3rRhFRWnoodC2It8fm&#10;uX/cvCxJqttv3xQKHoeZ+Q2TrXvTiis5X1tWMBknIIgLq2suFXwd9o8vIHxA1thaJgU/5GG9Gg4y&#10;TLW98Sdd81CKCGGfooIqhC6V0hcVGfRj2xFH72ydwRClK6V2eItw08ppkjxLgzXHhQo72lZUXPJv&#10;o8DtZq9BXva7p+ajOS7s+0mf9Eyph1G/WYII1Id7+L/9phVM5x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Bzhn8YAAADcAAAADwAAAAAAAAAAAAAAAACYAgAAZHJz&#10;L2Rvd25yZXYueG1sUEsFBgAAAAAEAAQA9QAAAIsDAAAAAA==&#10;" fillcolor="black" stroked="f"/>
                      <v:oval id="Oval 939" o:spid="_x0000_s1297" style="position:absolute;left:85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5/6MYA&#10;AADcAAAADwAAAGRycy9kb3ducmV2LnhtbESPT2sCMRTE7wW/Q3hCbzXrUltdzYqI0tKDUBXE22Pz&#10;3D9uXpYk1e23bwqFHoeZ+Q2zWPamFTdyvrasYDxKQBAXVtdcKjgetk9TED4ga2wtk4Jv8rDMBw8L&#10;zLS98yfd9qEUEcI+QwVVCF0mpS8qMuhHtiOO3sU6gyFKV0rt8B7hppVpkrxIgzXHhQo7WldUXPdf&#10;RoHbTN6CvG43z82uOc3sx1mf9USpx2G/moMI1If/8F/7XStIX1P4PROPgMx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M5/6MYAAADcAAAADwAAAAAAAAAAAAAAAACYAgAAZHJz&#10;L2Rvd25yZXYueG1sUEsFBgAAAAAEAAQA9QAAAIsDAAAAAA==&#10;" fillcolor="black" stroked="f"/>
                      <v:oval id="Oval 940" o:spid="_x0000_s1298" style="position:absolute;left:1837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Lac8UA&#10;AADcAAAADwAAAGRycy9kb3ducmV2LnhtbESPW2sCMRSE3wv9D+EUfKvZeql2NUoRRelDoSoU3w6b&#10;415zsiRRt/++EQp9HGbmG2a+7EwjruR8aVnBSz8BQZxZXXKu4HjYPE9B+ICssbFMCn7Iw3Lx+DDH&#10;VNsbf9F1H3IRIexTVFCE0KZS+qwgg75vW+Lona0zGKJ0udQObxFuGjlIkldpsOS4UGBLq4Kyen8x&#10;Ctx6vA2y3qxH1Wf1/WY/Tvqkx0r1nrr3GYhAXfgP/7V3WsFgMoT7mXg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gtpzxQAAANwAAAAPAAAAAAAAAAAAAAAAAJgCAABkcnMv&#10;ZG93bnJldi54bWxQSwUGAAAAAAQABAD1AAAAigMAAAAA&#10;" fillcolor="black" stroked="f"/>
                      <v:oval id="Oval 941" o:spid="_x0000_s1299" style="position:absolute;left:1837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tCB8UA&#10;AADcAAAADwAAAGRycy9kb3ducmV2LnhtbESPQWsCMRSE74X+h/AEb5pV1OrWKEUUiwdBK4i3x+Z1&#10;d3XzsiRRt//eCEKPw8x8w0znjanEjZwvLSvodRMQxJnVJecKDj+rzhiED8gaK8uk4I88zGfvb1NM&#10;tb3zjm77kIsIYZ+igiKEOpXSZwUZ9F1bE0fv1zqDIUqXS+3wHuGmkv0kGUmDJceFAmtaFJRd9lej&#10;wC2H6yAvq+XgvD0fJ3Zz0ic9VKrdar4+QQRqwn/41f7WCvofA3ieiUd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a0IHxQAAANwAAAAPAAAAAAAAAAAAAAAAAJgCAABkcnMv&#10;ZG93bnJldi54bWxQSwUGAAAAAAQABAD1AAAAigMAAAAA&#10;" fillcolor="black" stroked="f"/>
                      <v:oval id="Oval 942" o:spid="_x0000_s1300" style="position:absolute;left:2330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fnnMUA&#10;AADcAAAADwAAAGRycy9kb3ducmV2LnhtbESPQWsCMRSE7wX/Q3iCN80qbq2rUUQUSw+CtlC8PTbP&#10;3dXNy5JE3f77piD0OMzMN8x82Zpa3Mn5yrKC4SABQZxbXXGh4Otz238D4QOyxtoyKfghD8tF52WO&#10;mbYPPtD9GAoRIewzVFCG0GRS+rwkg35gG+Lona0zGKJ0hdQOHxFuajlKkldpsOK4UGJD65Ly6/Fm&#10;FLhNugvyut2ML/vL99R+nPRJp0r1uu1qBiJQG/7Dz/a7VjCapPB3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J+ecxQAAANwAAAAPAAAAAAAAAAAAAAAAAJgCAABkcnMv&#10;ZG93bnJldi54bWxQSwUGAAAAAAQABAD1AAAAigMAAAAA&#10;" fillcolor="black" stroked="f"/>
                      <v:oval id="Oval 943" o:spid="_x0000_s1301" style="position:absolute;left:85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V568UA&#10;AADcAAAADwAAAGRycy9kb3ducmV2LnhtbESPT2sCMRTE74LfIbxCb5qt+KdujSKiKD0IakG8PTav&#10;u6ublyVJdf32piB4HGbmN8xk1phKXMn50rKCj24CgjizuuRcwc9h1fkE4QOyxsoyKbiTh9m03Zpg&#10;qu2Nd3Tdh1xECPsUFRQh1KmUPivIoO/amjh6v9YZDFG6XGqHtwg3lewlyVAaLDkuFFjToqDssv8z&#10;CtxysA7yslr2z9vzcWy/T/qkB0q9vzXzLxCBmvAKP9sbraA3GsL/mXgE5P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9XnrxQAAANwAAAAPAAAAAAAAAAAAAAAAAJgCAABkcnMv&#10;ZG93bnJldi54bWxQSwUGAAAAAAQABAD1AAAAigMAAAAA&#10;" fillcolor="black" stroked="f"/>
                      <v:oval id="Oval 944" o:spid="_x0000_s1302" style="position:absolute;left:1344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nccMUA&#10;AADcAAAADwAAAGRycy9kb3ducmV2LnhtbESPT2sCMRTE74LfIbxCb5qt+KdujSKiKD0IakG8PTav&#10;u6ublyVJdf32piB4HGbmN8xk1phKXMn50rKCj24CgjizuuRcwc9h1fkE4QOyxsoyKbiTh9m03Zpg&#10;qu2Nd3Tdh1xECPsUFRQh1KmUPivIoO/amjh6v9YZDFG6XGqHtwg3lewlyVAaLDkuFFjToqDssv8z&#10;CtxysA7yslr2z9vzcWy/T/qkB0q9vzXzLxCBmvAKP9sbraA3GsH/mXgE5P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udxwxQAAANwAAAAPAAAAAAAAAAAAAAAAAJgCAABkcnMv&#10;ZG93bnJldi54bWxQSwUGAAAAAAQABAD1AAAAigMAAAAA&#10;" fillcolor="black" stroked="f"/>
                      <v:oval id="Oval 945" o:spid="_x0000_s1303" style="position:absolute;left:85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ZIAsIA&#10;AADcAAAADwAAAGRycy9kb3ducmV2LnhtbERPTYvCMBC9L/gfwgjeNFV03a1GEVGUPQjqwuJtaMa2&#10;2kxKErX+e3MQ9vh439N5YypxJ+dLywr6vQQEcWZ1ybmC3+O6+wXCB2SNlWVS8CQP81nrY4qptg/e&#10;0/0QchFD2KeooAihTqX0WUEGfc/WxJE7W2cwROhyqR0+Yrip5CBJPqXBkmNDgTUtC8quh5tR4Faj&#10;TZDX9Wp42V3+vu3PSZ/0SKlOu1lMQARqwr/47d5qBYNxXBvPxCM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JkgCwgAAANwAAAAPAAAAAAAAAAAAAAAAAJgCAABkcnMvZG93&#10;bnJldi54bWxQSwUGAAAAAAQABAD1AAAAhwMAAAAA&#10;" fillcolor="black" stroked="f"/>
                      <v:oval id="Oval 946" o:spid="_x0000_s1304" style="position:absolute;left:1837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rtmcYA&#10;AADcAAAADwAAAGRycy9kb3ducmV2LnhtbESPQWvCQBSE70L/w/IK3uqmolVjVilFaelBMAqS2yP7&#10;mkSzb8PuVtN/3y0UPA4z8w2TrXvTiis531hW8DxKQBCXVjdcKTgetk9zED4ga2wtk4If8rBePQwy&#10;TLW98Z6ueahEhLBPUUEdQpdK6cuaDPqR7Yij92WdwRClq6R2eItw08pxkrxIgw3HhRo7equpvOTf&#10;RoHbTN+DvGw3k/PufFrYz0IXeqrU8LF/XYII1Id7+L/9oRWMZwv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rtmcYAAADcAAAADwAAAAAAAAAAAAAAAACYAgAAZHJz&#10;L2Rvd25yZXYueG1sUEsFBgAAAAAEAAQA9QAAAIsDAAAAAA==&#10;" fillcolor="black" stroked="f"/>
                      <v:oval id="Oval 947" o:spid="_x0000_s1305" style="position:absolute;left:1837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U0I8EA&#10;AADcAAAADwAAAGRycy9kb3ducmV2LnhtbERPy4rCMBTdC/5DuII7TRUdnI5RRBTFxYAPGNxdmjtt&#10;tbkpSdT692YhuDyc93TemErcyfnSsoJBPwFBnFldcq7gdFz3JiB8QNZYWSYFT/Iwn7VbU0y1ffCe&#10;7oeQixjCPkUFRQh1KqXPCjLo+7Ymjty/dQZDhC6X2uEjhptKDpPkSxosOTYUWNOyoOx6uBkFbjXe&#10;BHldr0aX38vft92d9VmPlep2msUPiEBN+Ijf7q1WMJzE+fFMPAJy9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FNCPBAAAA3AAAAA8AAAAAAAAAAAAAAAAAmAIAAGRycy9kb3du&#10;cmV2LnhtbFBLBQYAAAAABAAEAPUAAACGAwAAAAA=&#10;" fillcolor="black" stroked="f"/>
                      <v:oval id="Oval 948" o:spid="_x0000_s1306" style="position:absolute;left:2330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mRuMYA&#10;AADcAAAADwAAAGRycy9kb3ducmV2LnhtbESPQWvCQBSE74X+h+UVeqsbpRZNXYOIYvFQqAri7ZF9&#10;TWKyb8PumqT/3i0Uehxm5htmkQ2mER05X1lWMB4lIIhzqysuFJyO25cZCB+QNTaWScEPeciWjw8L&#10;TLXt+Yu6QyhEhLBPUUEZQptK6fOSDPqRbYmj922dwRClK6R22Ee4aeQkSd6kwYrjQoktrUvK68PN&#10;KHCb6S7Iert5vX5ez3O7v+iLnir1/DSs3kEEGsJ/+K/9oRVMZmP4PR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cmRuMYAAADcAAAADwAAAAAAAAAAAAAAAACYAgAAZHJz&#10;L2Rvd25yZXYueG1sUEsFBgAAAAAEAAQA9QAAAIsDAAAAAA==&#10;" fillcolor="black" stroked="f"/>
                      <v:oval id="Oval 949" o:spid="_x0000_s1307" style="position:absolute;left:2823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sPz8UA&#10;AADcAAAADwAAAGRycy9kb3ducmV2LnhtbESPQWvCQBSE74X+h+UVvNWNQcVG11BKxNJDQS2It0f2&#10;mUSzb8Puqum/7xYEj8PMfMMs8t604krON5YVjIYJCOLS6oYrBT+71esMhA/IGlvLpOCXPOTL56cF&#10;ZtreeEPXbahEhLDPUEEdQpdJ6cuaDPqh7Yijd7TOYIjSVVI7vEW4aWWaJFNpsOG4UGNHHzWV5+3F&#10;KHDFZB3keVWMT9+n/Zv9OuiDnig1eOnf5yAC9eERvrc/tYJ0lsL/mXg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Gw/PxQAAANwAAAAPAAAAAAAAAAAAAAAAAJgCAABkcnMv&#10;ZG93bnJldi54bWxQSwUGAAAAAAQABAD1AAAAigMAAAAA&#10;" fillcolor="black" stroked="f"/>
                      <v:oval id="Oval 950" o:spid="_x0000_s1308" style="position:absolute;left:3316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eqVMUA&#10;AADcAAAADwAAAGRycy9kb3ducmV2LnhtbESPQWsCMRSE7wX/Q3iCN81Wq+hqFBGl4kFQC8XbY/O6&#10;u7p5WZJUt//eCEKPw8x8w8wWjanEjZwvLSt47yUgiDOrS84VfJ023TEIH5A1VpZJwR95WMxbbzNM&#10;tb3zgW7HkIsIYZ+igiKEOpXSZwUZ9D1bE0fvxzqDIUqXS+3wHuGmkv0kGUmDJceFAmtaFZRdj79G&#10;gVsPP4O8btYfl/3le2J3Z33WQ6U67WY5BRGoCf/hV3urFfTHA3ieiUd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V6pUxQAAANwAAAAPAAAAAAAAAAAAAAAAAJgCAABkcnMv&#10;ZG93bnJldi54bWxQSwUGAAAAAAQABAD1AAAAigMAAAAA&#10;" fillcolor="black" stroked="f"/>
                      <v:oval id="Oval 951" o:spid="_x0000_s1309" style="position:absolute;left:2823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4yIMYA&#10;AADcAAAADwAAAGRycy9kb3ducmV2LnhtbESPQWvCQBSE74X+h+UVequbSiyauoZSDEoPgrYg3h7Z&#10;1yQm+zbsrhr/fVcoeBxm5htmng+mE2dyvrGs4HWUgCAurW64UvDzXbxMQfiArLGzTAqu5CFfPD7M&#10;MdP2wls670IlIoR9hgrqEPpMSl/WZNCPbE8cvV/rDIYoXSW1w0uEm06Ok+RNGmw4LtTY02dNZbs7&#10;GQVuOVkF2RbL9Lg57mf266APeqLU89Pw8Q4i0BDu4f/2WisYT1O4nYlH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4yIMYAAADcAAAADwAAAAAAAAAAAAAAAACYAgAAZHJz&#10;L2Rvd25yZXYueG1sUEsFBgAAAAAEAAQA9QAAAIsDAAAAAA==&#10;" fillcolor="black" stroked="f"/>
                      <v:oval id="Oval 952" o:spid="_x0000_s1310" style="position:absolute;left:380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KXu8UA&#10;AADcAAAADwAAAGRycy9kb3ducmV2LnhtbESPQWvCQBSE70L/w/IK3nRTMWJTVylFUTwITQvF2yP7&#10;mkSzb8PuqvHfu4LgcZiZb5jZojONOJPztWUFb8MEBHFhdc2lgt+f1WAKwgdkjY1lUnAlD4v5S2+G&#10;mbYX/qZzHkoRIewzVFCF0GZS+qIig35oW+Lo/VtnMETpSqkdXiLcNHKUJBNpsOa4UGFLXxUVx/xk&#10;FLhlug7yuFqOD7vD37vd7vVep0r1X7vPDxCBuvAMP9obrWA0TeF+Jh4B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8pe7xQAAANwAAAAPAAAAAAAAAAAAAAAAAJgCAABkcnMv&#10;ZG93bnJldi54bWxQSwUGAAAAAAQABAD1AAAAigMAAAAA&#10;" fillcolor="black" stroked="f"/>
                      <v:oval id="Oval 953" o:spid="_x0000_s1311" style="position:absolute;left:380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AJzMYA&#10;AADcAAAADwAAAGRycy9kb3ducmV2LnhtbESPQWvCQBSE7wX/w/KE3urGUEVT1yAl0tJDoSqIt0f2&#10;NYnJvg27W43/3i0Uehxm5htmlQ+mExdyvrGsYDpJQBCXVjdcKTjst08LED4ga+wsk4IbecjXo4cV&#10;Ztpe+Ysuu1CJCGGfoYI6hD6T0pc1GfQT2xNH79s6gyFKV0nt8BrhppNpksylwYbjQo09vdZUtrsf&#10;o8AVs7cg223xfP48H5f246RPeqbU43jYvIAINIT/8F/7XStIF3P4PROP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AJzMYAAADcAAAADwAAAAAAAAAAAAAAAACYAgAAZHJz&#10;L2Rvd25yZXYueG1sUEsFBgAAAAAEAAQA9QAAAIsDAAAAAA==&#10;" fillcolor="black" stroked="f"/>
                      <v:oval id="Oval 954" o:spid="_x0000_s1312" style="position:absolute;left:430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ysV8YA&#10;AADcAAAADwAAAGRycy9kb3ducmV2LnhtbESPQWvCQBSE70L/w/IKvelGqa3GrFKKYumh0FSQ3B7Z&#10;ZxLNvg27q6b/vlsQPA4z8w2TrXrTigs531hWMB4lIIhLqxuuFOx+NsMZCB+QNbaWScEveVgtHwYZ&#10;ptpe+ZsueahEhLBPUUEdQpdK6cuaDPqR7Yijd7DOYIjSVVI7vEa4aeUkSV6kwYbjQo0dvddUnvKz&#10;UeDW022Qp836+fh13M/tZ6ELPVXq6bF/W4AI1Id7+Nb+0Aoms1f4PxOPgF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WysV8YAAADcAAAADwAAAAAAAAAAAAAAAACYAgAAZHJz&#10;L2Rvd25yZXYueG1sUEsFBgAAAAAEAAQA9QAAAIsDAAAAAA==&#10;" fillcolor="black" stroked="f"/>
                      <v:oval id="Oval 955" o:spid="_x0000_s1313" style="position:absolute;left:2823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M4JcEA&#10;AADcAAAADwAAAGRycy9kb3ducmV2LnhtbERPy4rCMBTdC/5DuII7TRUdnI5RRBTFxYAPGNxdmjtt&#10;tbkpSdT692YhuDyc93TemErcyfnSsoJBPwFBnFldcq7gdFz3JiB8QNZYWSYFT/Iwn7VbU0y1ffCe&#10;7oeQixjCPkUFRQh1KqXPCjLo+7Ymjty/dQZDhC6X2uEjhptKDpPkSxosOTYUWNOyoOx6uBkFbjXe&#10;BHldr0aX38vft92d9VmPlep2msUPiEBN+Ijf7q1WMJzEtfFMPAJy9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zOCXBAAAA3AAAAA8AAAAAAAAAAAAAAAAAmAIAAGRycy9kb3du&#10;cmV2LnhtbFBLBQYAAAAABAAEAPUAAACGAwAAAAA=&#10;" fillcolor="black" stroked="f"/>
                      <v:oval id="Oval 956" o:spid="_x0000_s1314" style="position:absolute;left:3316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+dvsUA&#10;AADcAAAADwAAAGRycy9kb3ducmV2LnhtbESPT2sCMRTE7wW/Q3hCbzWr1KKrUUrZpcVDoSqIt8fm&#10;uX/zsiSpbr+9KRR6HGbmN8x6O5hOXMn52rKC6SQBQVxYXXOp4HjInxYgfEDW2FkmBT/kYbsZPawx&#10;1fbGX3Tdh1JECPsUFVQh9KmUvqjIoJ/Ynjh6F+sMhihdKbXDW4SbTs6S5EUarDkuVNjTW0VFu/82&#10;Clw2fw+yzbPn5rM5Le3urM96rtTjeHhdgQg0hP/wX/tDK5gtlvB7Jh4Bub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v52+xQAAANwAAAAPAAAAAAAAAAAAAAAAAJgCAABkcnMv&#10;ZG93bnJldi54bWxQSwUGAAAAAAQABAD1AAAAigMAAAAA&#10;" fillcolor="black" stroked="f"/>
                      <v:oval id="Oval 957" o:spid="_x0000_s1315" style="position:absolute;left:2823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yi/sMA&#10;AADcAAAADwAAAGRycy9kb3ducmV2LnhtbERPz2vCMBS+C/sfwhvspulkldkZRcTi2EFYNxjeHs1b&#10;W21eShLb7r9fDoLHj+/3ajOaVvTkfGNZwfMsAUFcWt1wpeD7K5++gvABWWNrmRT8kYfN+mGywkzb&#10;gT+pL0IlYgj7DBXUIXSZlL6syaCf2Y44cr/WGQwRukpqh0MMN62cJ8lCGmw4NtTY0a6m8lJcjQK3&#10;Tw9BXvL9y/l4/lnaj5M+6VSpp8dx+wYi0Bju4pv7XSuYL+P8eCYeAb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yi/sMAAADcAAAADwAAAAAAAAAAAAAAAACYAgAAZHJzL2Rv&#10;d25yZXYueG1sUEsFBgAAAAAEAAQA9QAAAIgDAAAAAA==&#10;" fillcolor="black" stroked="f"/>
                      <v:oval id="Oval 958" o:spid="_x0000_s1316" style="position:absolute;left:380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AHZcYA&#10;AADcAAAADwAAAGRycy9kb3ducmV2LnhtbESPQWvCQBSE7wX/w/IK3nSjNKVGV5FiaOmhUBXE2yP7&#10;mkSzb8PumqT/vlsQehxm5htmtRlMIzpyvrasYDZNQBAXVtdcKjge8skLCB+QNTaWScEPedisRw8r&#10;zLTt+Yu6fShFhLDPUEEVQptJ6YuKDPqpbYmj922dwRClK6V22Ee4aeQ8SZ6lwZrjQoUtvVZUXPc3&#10;o8Dt0rcgr/nu6fJ5OS3sx1mfdarU+HHYLkEEGsJ/+N5+1wrmixn8nY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BAHZcYAAADcAAAADwAAAAAAAAAAAAAAAACYAgAAZHJz&#10;L2Rvd25yZXYueG1sUEsFBgAAAAAEAAQA9QAAAIsDAAAAAA==&#10;" fillcolor="black" stroked="f"/>
                      <v:oval id="Oval 959" o:spid="_x0000_s1317" style="position:absolute;left:380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KZEsYA&#10;AADcAAAADwAAAGRycy9kb3ducmV2LnhtbESPT2sCMRTE70K/Q3gFbzXbpRZdzUopSksPBVdBvD02&#10;z/3j5mVJom6/fVMoeBxm5jfMcjWYTlzJ+caygudJAoK4tLrhSsF+t3magfABWWNnmRT8kIdV/jBa&#10;Yqbtjbd0LUIlIoR9hgrqEPpMSl/WZNBPbE8cvZN1BkOUrpLa4S3CTSfTJHmVBhuOCzX29F5TeS4u&#10;RoFbTz+CPG/WL+13e5jbr6M+6qlS48fhbQEi0BDu4f/2p1aQzlP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MKZEsYAAADcAAAADwAAAAAAAAAAAAAAAACYAgAAZHJz&#10;L2Rvd25yZXYueG1sUEsFBgAAAAAEAAQA9QAAAIsDAAAAAA==&#10;" fillcolor="black" stroked="f"/>
                      <v:oval id="Oval 960" o:spid="_x0000_s1318" style="position:absolute;left:430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48icYA&#10;AADcAAAADwAAAGRycy9kb3ducmV2LnhtbESPT2vCQBTE74V+h+UVvNVN/YfGrFKK0tKDYBQkt0f2&#10;NYlm34bdrcZv3y0Uehxm5jdMtu5NK67kfGNZwcswAUFcWt1wpeB42D7PQfiArLG1TAru5GG9enzI&#10;MNX2xnu65qESEcI+RQV1CF0qpS9rMuiHtiOO3pd1BkOUrpLa4S3CTStHSTKTBhuOCzV29FZTecm/&#10;jQK3mb4HedluJufd+bSwn4Uu9FSpwVP/ugQRqA//4b/2h1YwWozh90w8AnL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448icYAAADcAAAADwAAAAAAAAAAAAAAAACYAgAAZHJz&#10;L2Rvd25yZXYueG1sUEsFBgAAAAAEAAQA9QAAAIsDAAAAAA==&#10;" fillcolor="black" stroked="f"/>
                      <v:oval id="Oval 961" o:spid="_x0000_s1319" style="position:absolute;left:1344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ek/cUA&#10;AADcAAAADwAAAGRycy9kb3ducmV2LnhtbESPT4vCMBTE7wt+h/CEva2pootWo4goiocF/4B4ezTP&#10;ttq8lCSr9dsbYWGPw8z8hpnMGlOJOzlfWlbQ7SQgiDOrS84VHA+rryEIH5A1VpZJwZM8zKatjwmm&#10;2j54R/d9yEWEsE9RQRFCnUrps4IM+o6tiaN3sc5giNLlUjt8RLipZC9JvqXBkuNCgTUtCspu+1+j&#10;wC0H6yBvq2X/+nM9jez2rM96oNRnu5mPQQRqwn/4r73RCnqjPrzPxCMgp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Z6T9xQAAANwAAAAPAAAAAAAAAAAAAAAAAJgCAABkcnMv&#10;ZG93bnJldi54bWxQSwUGAAAAAAQABAD1AAAAigMAAAAA&#10;" fillcolor="black" stroked="f"/>
                      <v:oval id="Oval 962" o:spid="_x0000_s1320" style="position:absolute;left:2330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sBZsUA&#10;AADcAAAADwAAAGRycy9kb3ducmV2LnhtbESPT2sCMRTE7wW/Q3hCbzWruKJbsyKitHgQ1ELx9ti8&#10;7h83L0uS6vbbN0Khx2FmfsMsV71pxY2cry0rGI8SEMSF1TWXCj7Ou5c5CB+QNbaWScEPeVjlg6cl&#10;Ztre+Ui3UyhFhLDPUEEVQpdJ6YuKDPqR7Yij92WdwRClK6V2eI9w08pJksykwZrjQoUdbSoqrqdv&#10;o8Bt07cgr7vttDk0nwu7v+iLTpV6HvbrVxCB+vAf/mu/awWTRQqPM/EIy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KwFmxQAAANwAAAAPAAAAAAAAAAAAAAAAAJgCAABkcnMv&#10;ZG93bnJldi54bWxQSwUGAAAAAAQABAD1AAAAigMAAAAA&#10;" fillcolor="black" stroked="f"/>
                      <v:oval id="Oval 963" o:spid="_x0000_s1321" style="position:absolute;left:1344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mfEcUA&#10;AADcAAAADwAAAGRycy9kb3ducmV2LnhtbESPT2sCMRTE7wW/Q3hCbzWrVKmrUUrZpcVDoSqIt8fm&#10;uX/zsiSpbr+9KRR6HGbmN8x6O5hOXMn52rKC6SQBQVxYXXOp4HjIn15A+ICssbNMCn7Iw3Yzelhj&#10;qu2Nv+i6D6WIEPYpKqhC6FMpfVGRQT+xPXH0LtYZDFG6UmqHtwg3nZwlyUIarDkuVNjTW0VFu/82&#10;Clw2fw+yzbPn5rM5Le3urM96rtTjeHhdgQg0hP/wX/tDK5gtF/B7Jh4Bub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+Z8RxQAAANwAAAAPAAAAAAAAAAAAAAAAAJgCAABkcnMv&#10;ZG93bnJldi54bWxQSwUGAAAAAAQABAD1AAAAigMAAAAA&#10;" fillcolor="black" stroked="f"/>
                      <v:oval id="Oval 964" o:spid="_x0000_s1322" style="position:absolute;left:3316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U6isYA&#10;AADcAAAADwAAAGRycy9kb3ducmV2LnhtbESPQWvCQBSE70L/w/IK3uqmolVjVilFaelBMAqS2yP7&#10;mkSzb8PuVtN/3y0UPA4z8w2TrXvTiis531hW8DxKQBCXVjdcKTgetk9zED4ga2wtk4If8rBePQwy&#10;TLW98Z6ueahEhLBPUUEdQpdK6cuaDPqR7Yij92WdwRClq6R2eItw08pxkrxIgw3HhRo7equpvOTf&#10;RoHbTN+DvGw3k/PufFrYz0IXeqrU8LF/XYII1Id7+L/9oRWMFz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LU6isYAAADcAAAADwAAAAAAAAAAAAAAAACYAgAAZHJz&#10;L2Rvd25yZXYueG1sUEsFBgAAAAAEAAQA9QAAAIsDAAAAAA==&#10;" fillcolor="black" stroked="f"/>
                      <v:oval id="Oval 965" o:spid="_x0000_s1323" style="position:absolute;left:2330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qu+MMA&#10;AADcAAAADwAAAGRycy9kb3ducmV2LnhtbERPz2vCMBS+C/sfwhvspulkldkZRcTi2EFYNxjeHs1b&#10;W21eShLb7r9fDoLHj+/3ajOaVvTkfGNZwfMsAUFcWt1wpeD7K5++gvABWWNrmRT8kYfN+mGywkzb&#10;gT+pL0IlYgj7DBXUIXSZlL6syaCf2Y44cr/WGQwRukpqh0MMN62cJ8lCGmw4NtTY0a6m8lJcjQK3&#10;Tw9BXvL9y/l4/lnaj5M+6VSpp8dx+wYi0Bju4pv7XSuYL+PaeCYeAb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qu+MMAAADcAAAADwAAAAAAAAAAAAAAAACYAgAAZHJzL2Rv&#10;d25yZXYueG1sUEsFBgAAAAAEAAQA9QAAAIgDAAAAAA==&#10;" fillcolor="black" stroked="f"/>
                      <v:oval id="Oval 966" o:spid="_x0000_s1324" style="position:absolute;left:430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YLY8YA&#10;AADcAAAADwAAAGRycy9kb3ducmV2LnhtbESPQWvCQBSE70L/w/IK3uqmoYpJXUMpSksPgrFQvD2y&#10;r0k0+zbsrhr/vVsoeBxm5htmUQymE2dyvrWs4HmSgCCurG65VvC9Wz/NQfiArLGzTAqu5KFYPowW&#10;mGt74S2dy1CLCGGfo4ImhD6X0lcNGfQT2xNH79c6gyFKV0vt8BLhppNpksykwZbjQoM9vTdUHcuT&#10;UeBW048gj+vVy2Fz+Mns117v9VSp8ePw9goi0BDu4f/2p1aQZhn8nYlH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mYLY8YAAADcAAAADwAAAAAAAAAAAAAAAACYAgAAZHJz&#10;L2Rvd25yZXYueG1sUEsFBgAAAAAEAAQA9QAAAIsDAAAAAA==&#10;" fillcolor="black" stroked="f"/>
                      <v:oval id="Oval 967" o:spid="_x0000_s1325" style="position:absolute;left:3316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c45MIA&#10;AADcAAAADwAAAGRycy9kb3ducmV2LnhtbERPy4rCMBTdC/5DuII7TcfH4HSMIqIosxBGBXF3ae60&#10;1eamJFHr308WgsvDeU/njanEnZwvLSv46CcgiDOrS84VHA/r3gSED8gaK8uk4Eke5rN2a4qptg/+&#10;pfs+5CKGsE9RQRFCnUrps4IM+r6tiSP3Z53BEKHLpXb4iOGmkoMk+ZQGS44NBda0LCi77m9GgVuN&#10;N0Fe16vRZXc5fdmfsz7rsVLdTrP4BhGoCW/xy73VCoZJnB/PxCMgZ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tzjkwgAAANwAAAAPAAAAAAAAAAAAAAAAAJgCAABkcnMvZG93&#10;bnJldi54bWxQSwUGAAAAAAQABAD1AAAAhwMAAAAA&#10;" fillcolor="black" stroked="f"/>
                      <v:oval id="Oval 968" o:spid="_x0000_s1326" style="position:absolute;left:430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udf8YA&#10;AADcAAAADwAAAGRycy9kb3ducmV2LnhtbESPT2sCMRTE7wW/Q3hCb5q11dJuN4oUpcWD0K0g3h6b&#10;5/5x87Ikqa7fvhGEHoeZ+Q2TLXrTijM5X1tWMBknIIgLq2suFex+1qNXED4ga2wtk4IreVjMBw8Z&#10;ptpe+JvOeShFhLBPUUEVQpdK6YuKDPqx7Yijd7TOYIjSlVI7vES4aeVTkrxIgzXHhQo7+qioOOW/&#10;RoFbzT6DPK1X02bb7N/s5qAPeqbU47BfvoMI1If/8L39pRU8JxO4nYlHQM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udf8YAAADcAAAADwAAAAAAAAAAAAAAAACYAgAAZHJz&#10;L2Rvd25yZXYueG1sUEsFBgAAAAAEAAQA9QAAAIsDAAAAAA==&#10;" fillcolor="black" stroked="f"/>
                    </v:group>
                    <v:group id="Group 969" o:spid="_x0000_s1327" style="position:absolute;left:4795;top:1419;width:3508;height:2045" coordorigin="851,1419" coordsize="3508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        <v:oval id="Oval 970" o:spid="_x0000_s1328" style="position:absolute;left:85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Wmk8YA&#10;AADcAAAADwAAAGRycy9kb3ducmV2LnhtbESPW2sCMRSE3wv9D+EU+laz9VJ03ShSlEofhK6C+HbY&#10;nO7FzcmSpLr+e1Mo9HGYmW+YbNmbVlzI+dqygtdBAoK4sLrmUsFhv3mZgvABWWNrmRTcyMNy8fiQ&#10;Yartlb/okodSRAj7FBVUIXSplL6oyKAf2I44et/WGQxRulJqh9cIN60cJsmbNFhzXKiwo/eKinP+&#10;YxS49eQjyPNmPW52zXFmP0/6pCdKPT/1qzmIQH34D/+1t1rBKBnB75l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Wmk8YAAADcAAAADwAAAAAAAAAAAAAAAACYAgAAZHJz&#10;L2Rvd25yZXYueG1sUEsFBgAAAAAEAAQA9QAAAIsDAAAAAA==&#10;" fillcolor="black" stroked="f"/>
                      <v:oval id="Oval 971" o:spid="_x0000_s1329" style="position:absolute;left:1344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w+58YA&#10;AADcAAAADwAAAGRycy9kb3ducmV2LnhtbESPT2sCMRTE74V+h/AKvWm2VYuuG6WI0uJB6CqIt8fm&#10;df+4eVmSVLffvhGEHoeZ+Q2TLXvTigs5X1tW8DJMQBAXVtdcKjjsN4MpCB+QNbaWScEveVguHh8y&#10;TLW98hdd8lCKCGGfooIqhC6V0hcVGfRD2xFH79s6gyFKV0rt8BrhppWvSfImDdYcFyrsaFVRcc5/&#10;jAK3nnwEed6sx82uOc7s9qRPeqLU81P/PgcRqA//4Xv7UysYJWO4nYlH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ow+58YAAADcAAAADwAAAAAAAAAAAAAAAACYAgAAZHJz&#10;L2Rvd25yZXYueG1sUEsFBgAAAAAEAAQA9QAAAIsDAAAAAA==&#10;" fillcolor="black" stroked="f"/>
                      <v:oval id="Oval 972" o:spid="_x0000_s1330" style="position:absolute;left:85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CbfMUA&#10;AADcAAAADwAAAGRycy9kb3ducmV2LnhtbESPQWsCMRSE7wX/Q3hCbzWrdaVujSKiKD0IakG8PTav&#10;u6ublyWJuv57Uyj0OMzMN8xk1ppa3Mj5yrKCfi8BQZxbXXGh4PuwevsA4QOyxtoyKXiQh9m08zLB&#10;TNs77+i2D4WIEPYZKihDaDIpfV6SQd+zDXH0fqwzGKJ0hdQO7xFuajlIkpE0WHFcKLGhRUn5ZX81&#10;CtwyXQd5WS2H5+35OLZfJ33SqVKv3Xb+CSJQG/7Df+2NVvCepPB7Jh4BOX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wJt8xQAAANwAAAAPAAAAAAAAAAAAAAAAAJgCAABkcnMv&#10;ZG93bnJldi54bWxQSwUGAAAAAAQABAD1AAAAigMAAAAA&#10;" fillcolor="black" stroked="f"/>
                      <v:oval id="Oval 973" o:spid="_x0000_s1331" style="position:absolute;left:1837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IFC8YA&#10;AADcAAAADwAAAGRycy9kb3ducmV2LnhtbESPT2sCMRTE74V+h/AK3mrWtkq73SilKJUeBLeCeHts&#10;nvvHzcuSRF2/vREKHoeZ+Q2TzXrTihM5X1tWMBomIIgLq2suFWz+Fs/vIHxA1thaJgUX8jCbPj5k&#10;mGp75jWd8lCKCGGfooIqhC6V0hcVGfRD2xFHb2+dwRClK6V2eI5w08qXJJlIgzXHhQo7+q6oOORH&#10;o8DNxz9BHhbzt2bVbD/s707v9FipwVP/9QkiUB/u4f/2Uit4TSZwOxOPgJ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RIFC8YAAADcAAAADwAAAAAAAAAAAAAAAACYAgAAZHJz&#10;L2Rvd25yZXYueG1sUEsFBgAAAAAEAAQA9QAAAIsDAAAAAA==&#10;" fillcolor="black" stroked="f"/>
                      <v:oval id="Oval 974" o:spid="_x0000_s1332" style="position:absolute;left:1837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6gkMUA&#10;AADcAAAADwAAAGRycy9kb3ducmV2LnhtbESPW2sCMRSE3wv9D+EU+qbZ1kvbrVGKKIoPQlUovh02&#10;p3vNyZKkuv57Iwh9HGbmG2Yy60wjTuR8aVnBSz8BQZxZXXKu4LBf9t5B+ICssbFMCi7kYTZ9fJhg&#10;qu2Zv+m0C7mIEPYpKihCaFMpfVaQQd+3LXH0fq0zGKJ0udQOzxFuGvmaJGNpsOS4UGBL84Kyevdn&#10;FLjFaBVkvVwMq23182E3R33UI6Wen7qvTxCBuvAfvrfXWsEgeYPbmXgE5PQ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XqCQxQAAANwAAAAPAAAAAAAAAAAAAAAAAJgCAABkcnMv&#10;ZG93bnJldi54bWxQSwUGAAAAAAQABAD1AAAAigMAAAAA&#10;" fillcolor="black" stroked="f"/>
                      <v:oval id="Oval 975" o:spid="_x0000_s1333" style="position:absolute;left:2330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E04sIA&#10;AADcAAAADwAAAGRycy9kb3ducmV2LnhtbERPy4rCMBTdC/5DuII7TcfH4HSMIqIosxBGBXF3ae60&#10;1eamJFHr308WgsvDeU/njanEnZwvLSv46CcgiDOrS84VHA/r3gSED8gaK8uk4Eke5rN2a4qptg/+&#10;pfs+5CKGsE9RQRFCnUrps4IM+r6tiSP3Z53BEKHLpXb4iOGmkoMk+ZQGS44NBda0LCi77m9GgVuN&#10;N0Fe16vRZXc5fdmfsz7rsVLdTrP4BhGoCW/xy73VCoZJXBvPxCMgZ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wTTiwgAAANwAAAAPAAAAAAAAAAAAAAAAAJgCAABkcnMvZG93&#10;bnJldi54bWxQSwUGAAAAAAQABAD1AAAAhwMAAAAA&#10;" fillcolor="black" stroked="f"/>
                      <v:oval id="Oval 976" o:spid="_x0000_s1334" style="position:absolute;left:85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2RecUA&#10;AADcAAAADwAAAGRycy9kb3ducmV2LnhtbESPQWsCMRSE74L/ITzBm2atVerWKFKUigdBK4i3x+Z1&#10;d3XzsiSpbv+9EQSPw8x8w0znjanElZwvLSsY9BMQxJnVJecKDj+r3gcIH5A1VpZJwT95mM/arSmm&#10;2t54R9d9yEWEsE9RQRFCnUrps4IM+r6tiaP3a53BEKXLpXZ4i3BTybckGUuDJceFAmv6Kii77P+M&#10;ArccfQd5WS3fz9vzcWI3J33SI6W6nWbxCSJQE17hZ3utFQyTCTzOxCMgZ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jZF5xQAAANwAAAAPAAAAAAAAAAAAAAAAAJgCAABkcnMv&#10;ZG93bnJldi54bWxQSwUGAAAAAAQABAD1AAAAigMAAAAA&#10;" fillcolor="black" stroked="f"/>
                      <v:oval id="Oval 977" o:spid="_x0000_s1335" style="position:absolute;left:1344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6uOcMA&#10;AADcAAAADwAAAGRycy9kb3ducmV2LnhtbERPy2oCMRTdC/5DuEJ3mvFV2qlxEBmxdFGoLRR3l8nt&#10;ZHRyMySpTv++WQguD+e9Knrbigv50DhWMJ1kIIgrpxuuFXx97sZPIEJE1tg6JgV/FKBYDwcrzLW7&#10;8gddDrEWKYRDjgpMjF0uZagMWQwT1xEn7sd5izFBX0vt8ZrCbStnWfYoLTacGgx2tDVUnQ+/VoEv&#10;l/soz7tycXo/fT+7t6M+6qVSD6N+8wIiUh/v4pv7VSuYT9P8dCYdAb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6uOcMAAADcAAAADwAAAAAAAAAAAAAAAACYAgAAZHJzL2Rv&#10;d25yZXYueG1sUEsFBgAAAAAEAAQA9QAAAIgDAAAAAA==&#10;" fillcolor="black" stroked="f"/>
                      <v:oval id="Oval 978" o:spid="_x0000_s1336" style="position:absolute;left:85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ILosYA&#10;AADcAAAADwAAAGRycy9kb3ducmV2LnhtbESPT2vCQBTE70K/w/IK3uom9Q9t6iqlKBYPgrZQvD2y&#10;r0k0+zbsrkn89l2h4HGYmd8w82VvatGS85VlBekoAUGcW11xoeD7a/30AsIHZI21ZVJwJQ/LxcNg&#10;jpm2He+pPYRCRAj7DBWUITSZlD4vyaAf2YY4er/WGQxRukJqh12Em1o+J8lMGqw4LpTY0EdJ+flw&#10;MQrcaroJ8rxeTU6708+r3R71UU+VGj72728gAvXhHv5vf2oF4zSF25l4BO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yILosYAAADcAAAADwAAAAAAAAAAAAAAAACYAgAAZHJz&#10;L2Rvd25yZXYueG1sUEsFBgAAAAAEAAQA9QAAAIsDAAAAAA==&#10;" fillcolor="black" stroked="f"/>
                      <v:oval id="Oval 979" o:spid="_x0000_s1337" style="position:absolute;left:1837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CV1cUA&#10;AADcAAAADwAAAGRycy9kb3ducmV2LnhtbESPQWsCMRSE70L/Q3gFb5pVa9GtUUpRFA+CVhBvj83r&#10;7urmZUmibv+9EQSPw8x8w0xmjanElZwvLSvodRMQxJnVJecK9r+LzgiED8gaK8uk4J88zKZvrQmm&#10;2t54S9ddyEWEsE9RQRFCnUrps4IM+q6tiaP3Z53BEKXLpXZ4i3BTyX6SfEqDJceFAmv6KSg77y5G&#10;gZsPl0GeF/OP0+Z0GNv1UR/1UKn2e/P9BSJQE17hZ3ulFQx6fXiciUd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8JXVxQAAANwAAAAPAAAAAAAAAAAAAAAAAJgCAABkcnMv&#10;ZG93bnJldi54bWxQSwUGAAAAAAQABAD1AAAAigMAAAAA&#10;" fillcolor="black" stroked="f"/>
                      <v:oval id="Oval 980" o:spid="_x0000_s1338" style="position:absolute;left:1837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wwTsYA&#10;AADcAAAADwAAAGRycy9kb3ducmV2LnhtbESPW2sCMRSE3wv9D+EU+qZZ64W6bpRSlBYfCl0L4tth&#10;c9yLm5MlSXX9940g9HGYmW+YbNWbVpzJ+dqygtEwAUFcWF1zqeBntxm8gvABWWNrmRRcycNq+fiQ&#10;Yarthb/pnIdSRAj7FBVUIXSplL6oyKAf2o44ekfrDIYoXSm1w0uEm1a+JMlMGqw5LlTY0XtFxSn/&#10;NQrcevoR5GmznjRfzX5utwd90FOlnp/6twWIQH34D9/bn1rBeDSG2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wwTsYAAADcAAAADwAAAAAAAAAAAAAAAACYAgAAZHJz&#10;L2Rvd25yZXYueG1sUEsFBgAAAAAEAAQA9QAAAIsDAAAAAA==&#10;" fillcolor="black" stroked="f"/>
                      <v:oval id="Oval 981" o:spid="_x0000_s1339" style="position:absolute;left:2330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WoOsYA&#10;AADcAAAADwAAAGRycy9kb3ducmV2LnhtbESPT2sCMRTE7wW/Q3hCbzWrVanbjSJFqXgodC2It8fm&#10;df+4eVmSVLff3giFHoeZ+Q2TrXrTigs5X1tWMB4lIIgLq2suFXwdtk8vIHxA1thaJgW/5GG1HDxk&#10;mGp75U+65KEUEcI+RQVVCF0qpS8qMuhHtiOO3rd1BkOUrpTa4TXCTSsnSTKXBmuOCxV29FZRcc5/&#10;jAK3mb0Hed5ups1Hc1zY/Umf9Eypx2G/fgURqA//4b/2Tit4Hk/hfiYeAbm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1WoOsYAAADcAAAADwAAAAAAAAAAAAAAAACYAgAAZHJz&#10;L2Rvd25yZXYueG1sUEsFBgAAAAAEAAQA9QAAAIsDAAAAAA==&#10;" fillcolor="black" stroked="f"/>
                      <v:oval id="Oval 982" o:spid="_x0000_s1340" style="position:absolute;left:2823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kNocYA&#10;AADcAAAADwAAAGRycy9kb3ducmV2LnhtbESPW2sCMRSE3wv9D+EUfNOslxW7NUoRpcUHwQuIb4fN&#10;6e7q5mRJUl3/fSMIfRxm5htmOm9NLa7kfGVZQb+XgCDOra64UHDYr7oTED4ga6wtk4I7eZjPXl+m&#10;mGl74y1dd6EQEcI+QwVlCE0mpc9LMuh7tiGO3o91BkOUrpDa4S3CTS0HSTKWBiuOCyU2tCgpv+x+&#10;jQK3TL+CvKyWo/PmfHy365M+6VSpzlv7+QEiUBv+w8/2t1Yw7KfwOBOPgJ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BkNocYAAADcAAAADwAAAAAAAAAAAAAAAACYAgAAZHJz&#10;L2Rvd25yZXYueG1sUEsFBgAAAAAEAAQA9QAAAIsDAAAAAA==&#10;" fillcolor="black" stroked="f"/>
                      <v:oval id="Oval 983" o:spid="_x0000_s1341" style="position:absolute;left:3316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uT1sUA&#10;AADcAAAADwAAAGRycy9kb3ducmV2LnhtbESPQWsCMRSE74L/ITyhN82qVerWKCJKxYOgFsTbY/O6&#10;u7p5WZJU13/fFASPw8x8w0znjanEjZwvLSvo9xIQxJnVJecKvo/r7gcIH5A1VpZJwYM8zGft1hRT&#10;be+8p9sh5CJC2KeooAihTqX0WUEGfc/WxNH7sc5giNLlUju8R7ip5CBJxtJgyXGhwJqWBWXXw69R&#10;4FajryCv69X7ZXc5Tez2rM96pNRbp1l8ggjUhFf42d5oBcP+GP7PxCM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y5PWxQAAANwAAAAPAAAAAAAAAAAAAAAAAJgCAABkcnMv&#10;ZG93bnJldi54bWxQSwUGAAAAAAQABAD1AAAAigMAAAAA&#10;" fillcolor="black" stroked="f"/>
                      <v:oval id="Oval 984" o:spid="_x0000_s1342" style="position:absolute;left:2823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c2TcUA&#10;AADcAAAADwAAAGRycy9kb3ducmV2LnhtbESPQWsCMRSE70L/Q3gFbzWrVatbo0hRLB4ErSDeHpvX&#10;3dXNy5JEXf+9KRQ8DjPzDTOZNaYSV3K+tKyg20lAEGdWl5wr2P8s30YgfEDWWFkmBXfyMJu+tCaY&#10;anvjLV13IRcRwj5FBUUIdSqlzwoy6Du2Jo7er3UGQ5Qul9rhLcJNJXtJMpQGS44LBdb0VVB23l2M&#10;ArcYrII8Lxf90+Z0GNv1UR/1QKn2azP/BBGoCc/wf/tbK3jvfsDfmXgE5P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hzZNxQAAANwAAAAPAAAAAAAAAAAAAAAAAJgCAABkcnMv&#10;ZG93bnJldi54bWxQSwUGAAAAAAQABAD1AAAAigMAAAAA&#10;" fillcolor="black" stroked="f"/>
                      <v:oval id="Oval 985" o:spid="_x0000_s1343" style="position:absolute;left:380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iP8MA&#10;AADcAAAADwAAAGRycy9kb3ducmV2LnhtbERPy2oCMRTdC/5DuEJ3mvFV2qlxEBmxdFGoLRR3l8nt&#10;ZHRyMySpTv++WQguD+e9Knrbigv50DhWMJ1kIIgrpxuuFXx97sZPIEJE1tg6JgV/FKBYDwcrzLW7&#10;8gddDrEWKYRDjgpMjF0uZagMWQwT1xEn7sd5izFBX0vt8ZrCbStnWfYoLTacGgx2tDVUnQ+/VoEv&#10;l/soz7tycXo/fT+7t6M+6qVSD6N+8wIiUh/v4pv7VSuYT9PadCYdAb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iiP8MAAADcAAAADwAAAAAAAAAAAAAAAACYAgAAZHJzL2Rv&#10;d25yZXYueG1sUEsFBgAAAAAEAAQA9QAAAIgDAAAAAA==&#10;" fillcolor="black" stroked="f"/>
                      <v:oval id="Oval 986" o:spid="_x0000_s1344" style="position:absolute;left:380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QHpMUA&#10;AADcAAAADwAAAGRycy9kb3ducmV2LnhtbESPQWsCMRSE70L/Q3iF3mpWq6KrUYoolh4EV0G8PTav&#10;u6ublyWJuv77plDwOMzMN8xs0Zpa3Mj5yrKCXjcBQZxbXXGh4LBfv49B+ICssbZMCh7kYTF/6cww&#10;1fbOO7ploRARwj5FBWUITSqlz0sy6Lu2IY7ej3UGQ5SukNrhPcJNLftJMpIGK44LJTa0LCm/ZFej&#10;wK2GmyAv69XgvD0fJ/b7pE96qNTba/s5BRGoDc/wf/tLK/joTeDvTDw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VAekxQAAANwAAAAPAAAAAAAAAAAAAAAAAJgCAABkcnMv&#10;ZG93bnJldi54bWxQSwUGAAAAAAQABAD1AAAAigMAAAAA&#10;" fillcolor="black" stroked="f"/>
                      <v:oval id="Oval 987" o:spid="_x0000_s1345" style="position:absolute;left:430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JkhMMA&#10;AADcAAAADwAAAGRycy9kb3ducmV2LnhtbERPz2vCMBS+D/wfwhO8zVQ3ZavGIsMy2WEwHQxvj+bZ&#10;1jYvJYm1/vfLYbDjx/d7nQ2mFT05X1tWMJsmIIgLq2suFXwf88cXED4ga2wtk4I7ecg2o4c1ptre&#10;+Iv6QyhFDGGfooIqhC6V0hcVGfRT2xFH7mydwRChK6V2eIvhppXzJFlKgzXHhgo7equoaA5Xo8Dt&#10;Fu9BNvnu+fJ5+Xm1Hyd90gulJuNhuwIRaAj/4j/3Xit4msf58U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JkhMMAAADcAAAADwAAAAAAAAAAAAAAAACYAgAAZHJzL2Rv&#10;d25yZXYueG1sUEsFBgAAAAAEAAQA9QAAAIgDAAAAAA==&#10;" fillcolor="black" stroked="f"/>
                      <v:oval id="Oval 988" o:spid="_x0000_s1346" style="position:absolute;left:2823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7BH8UA&#10;AADcAAAADwAAAGRycy9kb3ducmV2LnhtbESPQWsCMRSE70L/Q3gFb5pVa9GtUUpRFA+CVhBvj83r&#10;7urmZUmibv+9EQSPw8x8w0xmjanElZwvLSvodRMQxJnVJecK9r+LzgiED8gaK8uk4J88zKZvrQmm&#10;2t54S9ddyEWEsE9RQRFCnUrps4IM+q6tiaP3Z53BEKXLpXZ4i3BTyX6SfEqDJceFAmv6KSg77y5G&#10;gZsPl0GeF/OP0+Z0GNv1UR/1UKn2e/P9BSJQE17hZ3ulFQz6PXiciUd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TsEfxQAAANwAAAAPAAAAAAAAAAAAAAAAAJgCAABkcnMv&#10;ZG93bnJldi54bWxQSwUGAAAAAAQABAD1AAAAigMAAAAA&#10;" fillcolor="black" stroked="f"/>
                      <v:oval id="Oval 989" o:spid="_x0000_s1347" style="position:absolute;left:3316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xfaMYA&#10;AADcAAAADwAAAGRycy9kb3ducmV2LnhtbESPT2sCMRTE70K/Q3gFb5rt+od2a5RSFMWDoC0Ub4/N&#10;6+7q5mVJoq7f3giCx2FmfsNMZq2pxZmcrywreOsnIIhzqysuFPz+LHrvIHxA1lhbJgVX8jCbvnQm&#10;mGl74S2dd6EQEcI+QwVlCE0mpc9LMuj7tiGO3r91BkOUrpDa4SXCTS3TJBlLgxXHhRIb+i4pP+5O&#10;RoGbj5ZBHhfz4WFz+Puw673e65FS3df26xNEoDY8w4/2SisYpCncz8QjIK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ZxfaMYAAADcAAAADwAAAAAAAAAAAAAAAACYAgAAZHJz&#10;L2Rvd25yZXYueG1sUEsFBgAAAAAEAAQA9QAAAIsDAAAAAA==&#10;" fillcolor="black" stroked="f"/>
                      <v:oval id="Oval 990" o:spid="_x0000_s1348" style="position:absolute;left:2823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D688UA&#10;AADcAAAADwAAAGRycy9kb3ducmV2LnhtbESPT2sCMRTE7wW/Q3hCbzXrX3Q1ihSl0kOhqyDeHpvn&#10;7urmZUlSXb+9KRR6HGbmN8xi1Zpa3Mj5yrKCfi8BQZxbXXGh4LDfvk1B+ICssbZMCh7kYbXsvCww&#10;1fbO33TLQiEihH2KCsoQmlRKn5dk0PdsQxy9s3UGQ5SukNrhPcJNLQdJMpEGK44LJTb0XlJ+zX6M&#10;ArcZfwR53W5Gl6/LcWY/T/qkx0q9dtv1HESgNvyH/9o7rWA4GMLvmX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0PrzxQAAANwAAAAPAAAAAAAAAAAAAAAAAJgCAABkcnMv&#10;ZG93bnJldi54bWxQSwUGAAAAAAQABAD1AAAAigMAAAAA&#10;" fillcolor="black" stroked="f"/>
                      <v:oval id="Oval 991" o:spid="_x0000_s1349" style="position:absolute;left:380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lih8UA&#10;AADcAAAADwAAAGRycy9kb3ducmV2LnhtbESPT2sCMRTE74LfIbxCb5qt/6hbo4goSg+CWhBvj83r&#10;7urmZUlSXb+9KQgeh5n5DTOZNaYSV3K+tKzgo5uAIM6sLjlX8HNYdT5B+ICssbJMCu7kYTZttyaY&#10;anvjHV33IRcRwj5FBUUIdSqlzwoy6Lu2Jo7er3UGQ5Qul9rhLcJNJXtJMpIGS44LBda0KCi77P+M&#10;ArccroO8rJaD8/Z8HNvvkz7poVLvb838C0SgJrzCz/ZGK+j3BvB/Jh4BOX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OWKHxQAAANwAAAAPAAAAAAAAAAAAAAAAAJgCAABkcnMv&#10;ZG93bnJldi54bWxQSwUGAAAAAAQABAD1AAAAigMAAAAA&#10;" fillcolor="black" stroked="f"/>
                      <v:oval id="Oval 992" o:spid="_x0000_s1350" style="position:absolute;left:380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XHHMYA&#10;AADcAAAADwAAAGRycy9kb3ducmV2LnhtbESPT2sCMRTE74LfITyht5rVdkVXo4goLT0I/gHx9tg8&#10;d1c3L0uS6vbbN4WCx2FmfsPMFq2pxZ2crywrGPQTEMS51RUXCo6HzesYhA/IGmvLpOCHPCzm3c4M&#10;M20fvKP7PhQiQthnqKAMocmk9HlJBn3fNsTRu1hnMETpCqkdPiLc1HKYJCNpsOK4UGJDq5Ly2/7b&#10;KHDr9CPI22b9ft1eTxP7ddZnnSr10muXUxCB2vAM/7c/tYK3YQp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nXHHMYAAADcAAAADwAAAAAAAAAAAAAAAACYAgAAZHJz&#10;L2Rvd25yZXYueG1sUEsFBgAAAAAEAAQA9QAAAIsDAAAAAA==&#10;" fillcolor="black" stroked="f"/>
                      <v:oval id="Oval 993" o:spid="_x0000_s1351" style="position:absolute;left:430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dZa8UA&#10;AADcAAAADwAAAGRycy9kb3ducmV2LnhtbESPQWsCMRSE70L/Q3iCN81qVXQ1SimKxYNQK4i3x+a5&#10;u7p5WZKo23/fFASPw8x8w8yXjanEnZwvLSvo9xIQxJnVJecKDj/r7gSED8gaK8uk4Jc8LBdvrTmm&#10;2j74m+77kIsIYZ+igiKEOpXSZwUZ9D1bE0fvbJ3BEKXLpXb4iHBTyUGSjKXBkuNCgTV9FpRd9zej&#10;wK1GmyCv69Xwsrscp3Z70ic9UqrTbj5mIAI14RV+tr+0gvfBGP7PxC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p1lrxQAAANwAAAAPAAAAAAAAAAAAAAAAAJgCAABkcnMv&#10;ZG93bnJldi54bWxQSwUGAAAAAAQABAD1AAAAigMAAAAA&#10;" fillcolor="black" stroked="f"/>
                      <v:oval id="Oval 994" o:spid="_x0000_s1352" style="position:absolute;left:1344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v88MUA&#10;AADcAAAADwAAAGRycy9kb3ducmV2LnhtbESPW2sCMRSE3wv9D+EUfKvZeql2NUoRRelDoSoU3w6b&#10;415zsiRRt/++EQp9HGbmG2a+7EwjruR8aVnBSz8BQZxZXXKu4HjYPE9B+ICssbFMCn7Iw3Lx+DDH&#10;VNsbf9F1H3IRIexTVFCE0KZS+qwgg75vW+Lona0zGKJ0udQObxFuGjlIkldpsOS4UGBLq4Kyen8x&#10;Ctx6vA2y3qxH1Wf1/WY/Tvqkx0r1nrr3GYhAXfgP/7V3WsFwMIH7mXg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6/zwxQAAANwAAAAPAAAAAAAAAAAAAAAAAJgCAABkcnMv&#10;ZG93bnJldi54bWxQSwUGAAAAAAQABAD1AAAAigMAAAAA&#10;" fillcolor="black" stroked="f"/>
                      <v:oval id="Oval 995" o:spid="_x0000_s1353" style="position:absolute;left:2330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RogsMA&#10;AADcAAAADwAAAGRycy9kb3ducmV2LnhtbERPz2vCMBS+D/wfwhO8zVQ3ZavGIsMy2WEwHQxvj+bZ&#10;1jYvJYm1/vfLYbDjx/d7nQ2mFT05X1tWMJsmIIgLq2suFXwf88cXED4ga2wtk4I7ecg2o4c1ptre&#10;+Iv6QyhFDGGfooIqhC6V0hcVGfRT2xFH7mydwRChK6V2eIvhppXzJFlKgzXHhgo7equoaA5Xo8Dt&#10;Fu9BNvnu+fJ5+Xm1Hyd90gulJuNhuwIRaAj/4j/3Xit4mse18U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HRogsMAAADcAAAADwAAAAAAAAAAAAAAAACYAgAAZHJzL2Rv&#10;d25yZXYueG1sUEsFBgAAAAAEAAQA9QAAAIgDAAAAAA==&#10;" fillcolor="black" stroked="f"/>
                      <v:oval id="Oval 996" o:spid="_x0000_s1354" style="position:absolute;left:1344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jNGcYA&#10;AADcAAAADwAAAGRycy9kb3ducmV2LnhtbESPT2vCQBTE74V+h+UVvNVN/YfGrFKK0tKDYBQkt0f2&#10;NYlm34bdrcZv3y0Uehxm5jdMtu5NK67kfGNZwcswAUFcWt1wpeB42D7PQfiArLG1TAru5GG9enzI&#10;MNX2xnu65qESEcI+RQV1CF0qpS9rMuiHtiOO3pd1BkOUrpLa4S3CTStHSTKTBhuOCzV29FZTecm/&#10;jQK3mb4HedluJufd+bSwn4Uu9FSpwVP/ugQRqA//4b/2h1YwHi3g90w8AnL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zjNGcYAAADcAAAADwAAAAAAAAAAAAAAAACYAgAAZHJz&#10;L2Rvd25yZXYueG1sUEsFBgAAAAAEAAQA9QAAAIsDAAAAAA==&#10;" fillcolor="black" stroked="f"/>
                      <v:oval id="Oval 997" o:spid="_x0000_s1355" style="position:absolute;left:3316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vyWcMA&#10;AADcAAAADwAAAGRycy9kb3ducmV2LnhtbERPz2vCMBS+D/wfwhO8zdQ5ZatGkWGZ7DCYDoa3R/Ns&#10;qs1LSWKt//1yGOz48f1ernvbiI58qB0rmIwzEMSl0zVXCr4PxeMLiBCRNTaOScGdAqxXg4cl5trd&#10;+Iu6faxECuGQowITY5tLGUpDFsPYtcSJOzlvMSboK6k93lK4beRTls2lxZpTg8GW3gyVl/3VKvDb&#10;2XuUl2L7fP48/7y6j6M+6plSo2G/WYCI1Md/8Z97pxVMp2l+OpOO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9vyWcMAAADcAAAADwAAAAAAAAAAAAAAAACYAgAAZHJzL2Rv&#10;d25yZXYueG1sUEsFBgAAAAAEAAQA9QAAAIgDAAAAAA==&#10;" fillcolor="black" stroked="f"/>
                      <v:oval id="Oval 998" o:spid="_x0000_s1356" style="position:absolute;left:2330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dXwsYA&#10;AADcAAAADwAAAGRycy9kb3ducmV2LnhtbESPW2sCMRSE3wv9D+EU+qZZ64W6bpRSlBYfCl0L4tth&#10;c9yLm5MlSXX9940g9HGYmW+YbNWbVpzJ+dqygtEwAUFcWF1zqeBntxm8gvABWWNrmRRcycNq+fiQ&#10;Yarthb/pnIdSRAj7FBVUIXSplL6oyKAf2o44ekfrDIYoXSm1w0uEm1a+JMlMGqw5LlTY0XtFxSn/&#10;NQrcevoR5GmznjRfzX5utwd90FOlnp/6twWIQH34D9/bn1rBeDyC2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dXwsYAAADcAAAADwAAAAAAAAAAAAAAAACYAgAAZHJz&#10;L2Rvd25yZXYueG1sUEsFBgAAAAAEAAQA9QAAAIsDAAAAAA==&#10;" fillcolor="black" stroked="f"/>
                      <v:oval id="Oval 999" o:spid="_x0000_s1357" style="position:absolute;left:430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XJtcUA&#10;AADcAAAADwAAAGRycy9kb3ducmV2LnhtbESPT2sCMRTE7wW/Q3hCbzXrX3Q1ihSl0kOhqyDeHpvn&#10;7urmZUlSXb+9KRR6HGbmN8xi1Zpa3Mj5yrKCfi8BQZxbXXGh4LDfvk1B+ICssbZMCh7kYbXsvCww&#10;1fbO33TLQiEihH2KCsoQmlRKn5dk0PdsQxy9s3UGQ5SukNrhPcJNLQdJMpEGK44LJTb0XlJ+zX6M&#10;ArcZfwR53W5Gl6/LcWY/T/qkx0q9dtv1HESgNvyH/9o7rWA4HMDvmX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cm1xQAAANwAAAAPAAAAAAAAAAAAAAAAAJgCAABkcnMv&#10;ZG93bnJldi54bWxQSwUGAAAAAAQABAD1AAAAigMAAAAA&#10;" fillcolor="black" stroked="f"/>
                      <v:oval id="Oval 1000" o:spid="_x0000_s1358" style="position:absolute;left:3316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lsLsUA&#10;AADcAAAADwAAAGRycy9kb3ducmV2LnhtbESPQWsCMRSE70L/Q3gFb5ptV6XdGqWIongQtIXi7bF5&#10;3V3dvCxJ1PXfG0HwOMzMN8x42ppanMn5yrKCt34Cgji3uuJCwe/PovcBwgdkjbVlUnAlD9PJS2eM&#10;mbYX3tJ5FwoRIewzVFCG0GRS+rwkg75vG+Lo/VtnMETpCqkdXiLc1PI9SUbSYMVxocSGZiXlx93J&#10;KHDz4TLI42I+OGwOf592vdd7PVSq+9p+f4EI1IZn+NFeaQVpmsL9TDwCcnI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CWwuxQAAANwAAAAPAAAAAAAAAAAAAAAAAJgCAABkcnMv&#10;ZG93bnJldi54bWxQSwUGAAAAAAQABAD1AAAAigMAAAAA&#10;" fillcolor="black" stroked="f"/>
                      <v:oval id="Oval 1001" o:spid="_x0000_s1359" style="position:absolute;left:430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D0WsUA&#10;AADcAAAADwAAAGRycy9kb3ducmV2LnhtbESPQWsCMRSE70L/Q3iCN81atehqlFIUSw+CVhBvj81z&#10;d3XzsiRR13/fFASPw8x8w8wWjanEjZwvLSvo9xIQxJnVJecK9r+r7hiED8gaK8uk4EEeFvO31gxT&#10;be+8pdsu5CJC2KeooAihTqX0WUEGfc/WxNE7WWcwROlyqR3eI9xU8j1JPqTBkuNCgTV9FZRddlej&#10;wC1H6yAvq+XwvDkfJvbnqI96pFSn3XxOQQRqwiv8bH9rBYPBEP7Px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4PRaxQAAANwAAAAPAAAAAAAAAAAAAAAAAJgCAABkcnMv&#10;ZG93bnJldi54bWxQSwUGAAAAAAQABAD1AAAAigMAAAAA&#10;" fillcolor="black" stroked="f"/>
                    </v:group>
                    <v:group id="Group 1002" o:spid="_x0000_s1360" style="position:absolute;left:8739;top:1419;width:2029;height:2045" coordorigin="8739,1419" coordsize="2029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        <v:oval id="Oval 1003" o:spid="_x0000_s1361" style="position:absolute;left:873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7PtsUA&#10;AADcAAAADwAAAGRycy9kb3ducmV2LnhtbESPT2sCMRTE70K/Q3iCN81a/6CrUUpRLB6EWkG8PTbP&#10;3dXNy5JE3X77piB4HGbmN8x82ZhK3Mn50rKCfi8BQZxZXXKu4PCz7k5A+ICssbJMCn7Jw3Lx1ppj&#10;qu2Dv+m+D7mIEPYpKihCqFMpfVaQQd+zNXH0ztYZDFG6XGqHjwg3lXxPkrE0WHJcKLCmz4Ky6/5m&#10;FLjVaBPkdb0aXnaX49RuT/qkR0p12s3HDESgJrzCz/aXVjAYjOH/TDw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s+2xQAAANwAAAAPAAAAAAAAAAAAAAAAAJgCAABkcnMv&#10;ZG93bnJldi54bWxQSwUGAAAAAAQABAD1AAAAigMAAAAA&#10;" fillcolor="black" stroked="f"/>
                      <v:oval id="Oval 1004" o:spid="_x0000_s1362" style="position:absolute;left:923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JqLcUA&#10;AADcAAAADwAAAGRycy9kb3ducmV2LnhtbESPT2sCMRTE70K/Q3iF3mq2tVa7GkVEqXgQqkLx9tg8&#10;929eliTV7bdvhILHYWZ+w0znnWnEhZwvLSt46ScgiDOrS84VHA/r5zEIH5A1NpZJwS95mM8eelNM&#10;tb3yF132IRcRwj5FBUUIbSqlzwoy6Pu2JY7e2TqDIUqXS+3wGuGmka9J8i4NlhwXCmxpWVBW73+M&#10;ArcafgZZr1dv1a76/rDbkz7poVJPj91iAiJQF+7h//ZGKxgMRnA7E4+An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MmotxQAAANwAAAAPAAAAAAAAAAAAAAAAAJgCAABkcnMv&#10;ZG93bnJldi54bWxQSwUGAAAAAAQABAD1AAAAigMAAAAA&#10;" fillcolor="black" stroked="f"/>
                      <v:oval id="Oval 1005" o:spid="_x0000_s1363" style="position:absolute;left:873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3+X8MA&#10;AADcAAAADwAAAGRycy9kb3ducmV2LnhtbERPz2vCMBS+D/wfwhO8zdQ5ZatGkWGZ7DCYDoa3R/Ns&#10;qs1LSWKt//1yGOz48f1ernvbiI58qB0rmIwzEMSl0zVXCr4PxeMLiBCRNTaOScGdAqxXg4cl5trd&#10;+Iu6faxECuGQowITY5tLGUpDFsPYtcSJOzlvMSboK6k93lK4beRTls2lxZpTg8GW3gyVl/3VKvDb&#10;2XuUl2L7fP48/7y6j6M+6plSo2G/WYCI1Md/8Z97pxVMp2ltOpOO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3+X8MAAADcAAAADwAAAAAAAAAAAAAAAACYAgAAZHJzL2Rv&#10;d25yZXYueG1sUEsFBgAAAAAEAAQA9QAAAIgDAAAAAA==&#10;" fillcolor="black" stroked="f"/>
                      <v:oval id="Oval 1006" o:spid="_x0000_s1364" style="position:absolute;left:9725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FbxMYA&#10;AADcAAAADwAAAGRycy9kb3ducmV2LnhtbESPT2sCMRTE70K/Q3iF3jTb+gddjVKK0uJBcBXE22Pz&#10;uru6eVmSVNdv3wiCx2FmfsPMFq2pxYWcrywreO8lIIhzqysuFOx3q+4YhA/IGmvLpOBGHhbzl84M&#10;U22vvKVLFgoRIexTVFCG0KRS+rwkg75nG+Lo/VpnMETpCqkdXiPc1PIjSUbSYMVxocSGvkrKz9mf&#10;UeCWw+8gz6vl4LQ5HSZ2fdRHPVTq7bX9nIII1IZn+NH+0Qr6/Qncz8Qj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FbxMYAAADcAAAADwAAAAAAAAAAAAAAAACYAgAAZHJz&#10;L2Rvd25yZXYueG1sUEsFBgAAAAAEAAQA9QAAAIsDAAAAAA==&#10;" fillcolor="black" stroked="f"/>
                      <v:oval id="Oval 1007" o:spid="_x0000_s1365" style="position:absolute;left:9725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2BJMEA&#10;AADcAAAADwAAAGRycy9kb3ducmV2LnhtbERPy4rCMBTdC/5DuIK7MfXJTDWKiOLgQlAHBneX5tpW&#10;m5uSRO38vVkMuDyc92zRmEo8yPnSsoJ+LwFBnFldcq7g57T5+AThA7LGyjIp+CMPi3m7NcNU2ycf&#10;6HEMuYgh7FNUUIRQp1L6rCCDvmdr4shdrDMYInS51A6fMdxUcpAkE2mw5NhQYE2rgrLb8W4UuPV4&#10;G+Rtsx5d99ffL7s767MeK9XtNMspiEBNeIv/3d9awXAU58cz8QjI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dgSTBAAAA3AAAAA8AAAAAAAAAAAAAAAAAmAIAAGRycy9kb3du&#10;cmV2LnhtbFBLBQYAAAAABAAEAPUAAACGAwAAAAA=&#10;" fillcolor="black" stroked="f"/>
                      <v:oval id="Oval 1008" o:spid="_x0000_s1366" style="position:absolute;left:10218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Ekv8YA&#10;AADcAAAADwAAAGRycy9kb3ducmV2LnhtbESPT2sCMRTE7wW/Q3hCbzWrVanbjSJFqXgodC2It8fm&#10;df+4eVmSVLff3giFHoeZ+Q2TrXrTigs5X1tWMB4lIIgLq2suFXwdtk8vIHxA1thaJgW/5GG1HDxk&#10;mGp75U+65KEUEcI+RQVVCF0qpS8qMuhHtiOO3rd1BkOUrpTa4TXCTSsnSTKXBmuOCxV29FZRcc5/&#10;jAK3mb0Hed5ups1Hc1zY/Umf9Eypx2G/fgURqA//4b/2Tit4no7hfiYeAbm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JEkv8YAAADcAAAADwAAAAAAAAAAAAAAAACYAgAAZHJz&#10;L2Rvd25yZXYueG1sUEsFBgAAAAAEAAQA9QAAAIsDAAAAAA==&#10;" fillcolor="black" stroked="f"/>
                      <v:oval id="Oval 1009" o:spid="_x0000_s1367" style="position:absolute;left:873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O6yMUA&#10;AADcAAAADwAAAGRycy9kb3ducmV2LnhtbESPT2sCMRTE74LfIbxCb5qt/6hbo4goSg+CWhBvj83r&#10;7urmZUlSXb+9KQgeh5n5DTOZNaYSV3K+tKzgo5uAIM6sLjlX8HNYdT5B+ICssbJMCu7kYTZttyaY&#10;anvjHV33IRcRwj5FBUUIdSqlzwoy6Lu2Jo7er3UGQ5Qul9rhLcJNJXtJMpIGS44LBda0KCi77P+M&#10;ArccroO8rJaD8/Z8HNvvkz7poVLvb838C0SgJrzCz/ZGK+gPevB/Jh4BOX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Q7rIxQAAANwAAAAPAAAAAAAAAAAAAAAAAJgCAABkcnMv&#10;ZG93bnJldi54bWxQSwUGAAAAAAQABAD1AAAAigMAAAAA&#10;" fillcolor="black" stroked="f"/>
                      <v:oval id="Oval 1010" o:spid="_x0000_s1368" style="position:absolute;left:923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8fU8UA&#10;AADcAAAADwAAAGRycy9kb3ducmV2LnhtbESPQWsCMRSE70L/Q3iCN81atehqlFIUSw+CVhBvj81z&#10;d3XzsiRR13/fFASPw8x8w8wWjanEjZwvLSvo9xIQxJnVJecK9r+r7hiED8gaK8uk4EEeFvO31gxT&#10;be+8pdsu5CJC2KeooAihTqX0WUEGfc/WxNE7WWcwROlyqR3eI9xU8j1JPqTBkuNCgTV9FZRddlej&#10;wC1H6yAvq+XwvDkfJvbnqI96pFSn3XxOQQRqwiv8bH9rBYPhAP7Px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Dx9TxQAAANwAAAAPAAAAAAAAAAAAAAAAAJgCAABkcnMv&#10;ZG93bnJldi54bWxQSwUGAAAAAAQABAD1AAAAigMAAAAA&#10;" fillcolor="black" stroked="f"/>
                      <v:oval id="Oval 1011" o:spid="_x0000_s1369" style="position:absolute;left:873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aHJ8UA&#10;AADcAAAADwAAAGRycy9kb3ducmV2LnhtbESPQWsCMRSE70L/Q3gFb5ptXaXdGqWIongQtIXi7bF5&#10;3V3dvCxJ1PXfG0HwOMzMN8x42ppanMn5yrKCt34Cgji3uuJCwe/PovcBwgdkjbVlUnAlD9PJS2eM&#10;mbYX3tJ5FwoRIewzVFCG0GRS+rwkg75vG+Lo/VtnMETpCqkdXiLc1PI9SUbSYMVxocSGZiXlx93J&#10;KHDz4TLI42KeHjaHv0+73uu9HirVfW2/v0AEasMz/GivtIJBmsL9TDwCcnI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5ocnxQAAANwAAAAPAAAAAAAAAAAAAAAAAJgCAABkcnMv&#10;ZG93bnJldi54bWxQSwUGAAAAAAQABAD1AAAAigMAAAAA&#10;" fillcolor="black" stroked="f"/>
                      <v:oval id="Oval 1012" o:spid="_x0000_s1370" style="position:absolute;left:9725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oivMYA&#10;AADcAAAADwAAAGRycy9kb3ducmV2LnhtbESPT2sCMRTE74LfITyht5rVuqWuZkWKYulBqC0Ub4/N&#10;c/+4eVmSVNdv3xQKHoeZ+Q2zXPWmFRdyvrasYDJOQBAXVtdcKvj63D6+gPABWWNrmRTcyMMqHw6W&#10;mGl75Q+6HEIpIoR9hgqqELpMSl9UZNCPbUccvZN1BkOUrpTa4TXCTSunSfIsDdYcFyrs6LWi4nz4&#10;MQrcJt0Fed5uZs2++Z7b96M+6lSph1G/XoAI1Id7+L/9phU8zVL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6oivMYAAADcAAAADwAAAAAAAAAAAAAAAACYAgAAZHJz&#10;L2Rvd25yZXYueG1sUEsFBgAAAAAEAAQA9QAAAIsDAAAAAA==&#10;" fillcolor="black" stroked="f"/>
                      <v:oval id="Oval 1013" o:spid="_x0000_s1371" style="position:absolute;left:9725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i8y8YA&#10;AADcAAAADwAAAGRycy9kb3ducmV2LnhtbESPQWvCQBSE74X+h+UVequbWpWaZpUiiuJBaFoQb4/s&#10;axLNvg27a4z/vlsQPA4z8w2TzXvTiI6cry0reB0kIIgLq2suFfx8r17eQfiArLGxTAqu5GE+e3zI&#10;MNX2wl/U5aEUEcI+RQVVCG0qpS8qMugHtiWO3q91BkOUrpTa4SXCTSOHSTKRBmuOCxW2tKioOOVn&#10;o8Atx+sgT6vl6Lg77qd2e9AHPVbq+an//AARqA/38K290QreRhP4PxOPgJ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3i8y8YAAADcAAAADwAAAAAAAAAAAAAAAACYAgAAZHJz&#10;L2Rvd25yZXYueG1sUEsFBgAAAAAEAAQA9QAAAIsDAAAAAA==&#10;" fillcolor="black" stroked="f"/>
                      <v:oval id="Oval 1014" o:spid="_x0000_s1372" style="position:absolute;left:10218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QZUMUA&#10;AADcAAAADwAAAGRycy9kb3ducmV2LnhtbESPQWsCMRSE70L/Q3iCt5q1arWrUUpRLB6EqlC8PTbP&#10;3dXNy5JEXf+9KRQ8DjPzDTOdN6YSV3K+tKyg101AEGdWl5wr2O+Wr2MQPiBrrCyTgjt5mM9eWlNM&#10;tb3xD123IRcRwj5FBUUIdSqlzwoy6Lu2Jo7e0TqDIUqXS+3wFuGmkm9J8i4NlhwXCqzpq6DsvL0Y&#10;BW4xXAV5Xi4Gp83p98OuD/qgh0p12s3nBESgJjzD/+1vraA/GMHfmXgE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NBlQxQAAANwAAAAPAAAAAAAAAAAAAAAAAJgCAABkcnMv&#10;ZG93bnJldi54bWxQSwUGAAAAAAQABAD1AAAAigMAAAAA&#10;" fillcolor="black" stroked="f"/>
                      <v:oval id="Oval 1015" o:spid="_x0000_s1373" style="position:absolute;left:1071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uNIsEA&#10;AADcAAAADwAAAGRycy9kb3ducmV2LnhtbERPy4rCMBTdC/5DuIK7MfXJTDWKiOLgQlAHBneX5tpW&#10;m5uSRO38vVkMuDyc92zRmEo8yPnSsoJ+LwFBnFldcq7g57T5+AThA7LGyjIp+CMPi3m7NcNU2ycf&#10;6HEMuYgh7FNUUIRQp1L6rCCDvmdr4shdrDMYInS51A6fMdxUcpAkE2mw5NhQYE2rgrLb8W4UuPV4&#10;G+Rtsx5d99ffL7s767MeK9XtNMspiEBNeIv/3d9awXAU18Yz8QjI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rjSLBAAAA3AAAAA8AAAAAAAAAAAAAAAAAmAIAAGRycy9kb3du&#10;cmV2LnhtbFBLBQYAAAAABAAEAPUAAACGAwAAAAA=&#10;" fillcolor="black" stroked="f"/>
                      <v:oval id="Oval 1016" o:spid="_x0000_s1374" style="position:absolute;left:1071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coucYA&#10;AADcAAAADwAAAGRycy9kb3ducmV2LnhtbESPT2sCMRTE70K/Q3iF3jTb+gddjVJEafEguAri7bF5&#10;3V3dvCxJqttv3wiCx2FmfsPMFq2pxZWcrywreO8lIIhzqysuFBz26+4YhA/IGmvLpOCPPCzmL50Z&#10;ptreeEfXLBQiQtinqKAMoUml9HlJBn3PNsTR+7HOYIjSFVI7vEW4qeVHkoykwYrjQokNLUvKL9mv&#10;UeBWw68gL+vV4Lw9Hyd2c9InPVTq7bX9nIII1IZn+NH+1gr6gwncz8Qj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ucoucYAAADcAAAADwAAAAAAAAAAAAAAAACYAgAAZHJz&#10;L2Rvd25yZXYueG1sUEsFBgAAAAAEAAQA9QAAAIsDAAAAAA==&#10;" fillcolor="black" stroked="f"/>
                      <v:oval id="Oval 1017" o:spid="_x0000_s1375" style="position:absolute;left:1071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QX+cMA&#10;AADcAAAADwAAAGRycy9kb3ducmV2LnhtbERPy2oCMRTdF/yHcIXuNKPtSDudKFKUli4Ep4K4u0yu&#10;83ByMySpTv++WQhdHs47Xw2mE1dyvrGsYDZNQBCXVjdcKTh8bycvIHxA1thZJgW/5GG1HD3kmGl7&#10;4z1di1CJGMI+QwV1CH0mpS9rMuintieO3Nk6gyFCV0nt8BbDTSfnSbKQBhuODTX29F5TeSl+jAK3&#10;ST+CvGw3z+2uPb7ar5M+6VSpx/GwfgMRaAj/4rv7Uyt4SuP8eCYeAb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QX+cMAAADcAAAADwAAAAAAAAAAAAAAAACYAgAAZHJzL2Rv&#10;d25yZXYueG1sUEsFBgAAAAAEAAQA9QAAAIgDAAAAAA==&#10;" fillcolor="black" stroked="f"/>
                      <v:oval id="Oval 1018" o:spid="_x0000_s1376" style="position:absolute;left:1071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iyYsYA&#10;AADcAAAADwAAAGRycy9kb3ducmV2LnhtbESPW2sCMRSE3wv9D+EUfNOslxW7NUoRpcUHwQuIb4fN&#10;6e7q5mRJUl3/fSMIfRxm5htmOm9NLa7kfGVZQb+XgCDOra64UHDYr7oTED4ga6wtk4I7eZjPXl+m&#10;mGl74y1dd6EQEcI+QwVlCE0mpc9LMuh7tiGO3o91BkOUrpDa4S3CTS0HSTKWBiuOCyU2tCgpv+x+&#10;jQK3TL+CvKyWo/PmfHy365M+6VSpzlv7+QEiUBv+w8/2t1YwTPvwOBOPgJ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UiyYsYAAADcAAAADwAAAAAAAAAAAAAAAACYAgAAZHJz&#10;L2Rvd25yZXYueG1sUEsFBgAAAAAEAAQA9QAAAIsDAAAAAA==&#10;" fillcolor="black" stroked="f"/>
                      <v:oval id="Oval 1019" o:spid="_x0000_s1377" style="position:absolute;left:923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osFcYA&#10;AADcAAAADwAAAGRycy9kb3ducmV2LnhtbESPT2sCMRTE74LfITyht5rVdkVXo4goLT0I/gHx9tg8&#10;d1c3L0uS6vbbN4WCx2FmfsPMFq2pxZ2crywrGPQTEMS51RUXCo6HzesYhA/IGmvLpOCHPCzm3c4M&#10;M20fvKP7PhQiQthnqKAMocmk9HlJBn3fNsTRu1hnMETpCqkdPiLc1HKYJCNpsOK4UGJDq5Ly2/7b&#10;KHDr9CPI22b9ft1eTxP7ddZnnSr10muXUxCB2vAM/7c/tYK3dAh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osFcYAAADcAAAADwAAAAAAAAAAAAAAAACYAgAAZHJz&#10;L2Rvd25yZXYueG1sUEsFBgAAAAAEAAQA9QAAAIsDAAAAAA==&#10;" fillcolor="black" stroked="f"/>
                      <v:oval id="Oval 1020" o:spid="_x0000_s1378" style="position:absolute;left:10218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aJjsYA&#10;AADcAAAADwAAAGRycy9kb3ducmV2LnhtbESPT2sCMRTE70K/Q3gFb5pt7Ra7NStFlBYPQlUQb4/N&#10;6/5x87IkqW6/fSMIHoeZ+Q0zm/emFWdyvras4GmcgCAurK65VLDfrUZTED4ga2wtk4I/8jDPHwYz&#10;zLS98Dedt6EUEcI+QwVVCF0mpS8qMujHtiOO3o91BkOUrpTa4SXCTSufk+RVGqw5LlTY0aKi4rT9&#10;NQrcMv0M8rRavjSb5vBm10d91KlSw8f+4x1EoD7cw7f2l1YwSSdwPROPgM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taJjsYAAADcAAAADwAAAAAAAAAAAAAAAACYAgAAZHJz&#10;L2Rvd25yZXYueG1sUEsFBgAAAAAEAAQA9QAAAIsDAAAAAA==&#10;" fillcolor="black" stroked="f"/>
                      <v:oval id="Oval 1021" o:spid="_x0000_s1379" style="position:absolute;left:923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8R+sYA&#10;AADcAAAADwAAAGRycy9kb3ducmV2LnhtbESPT2sCMRTE74LfITyht5rVuqWuZkWKYulBqC0Ub4/N&#10;c/+4eVmSVNdv3xQKHoeZ+Q2zXPWmFRdyvrasYDJOQBAXVtdcKvj63D6+gPABWWNrmRTcyMMqHw6W&#10;mGl75Q+6HEIpIoR9hgqqELpMSl9UZNCPbUccvZN1BkOUrpTa4TXCTSunSfIsDdYcFyrs6LWi4nz4&#10;MQrcJt0Fed5uZs2++Z7b96M+6lSph1G/XoAI1Id7+L/9phU8pTP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T8R+sYAAADcAAAADwAAAAAAAAAAAAAAAACYAgAAZHJz&#10;L2Rvd25yZXYueG1sUEsFBgAAAAAEAAQA9QAAAIsDAAAAAA==&#10;" fillcolor="black" stroked="f"/>
                      <v:oval id="Oval 1022" o:spid="_x0000_s1380" style="position:absolute;left:10218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O0YcUA&#10;AADcAAAADwAAAGRycy9kb3ducmV2LnhtbESPQWsCMRSE7wX/Q3hCbzWrdaVujSKiKD0IakG8PTav&#10;u6ublyWJuv57Uyj0OMzMN8xk1ppa3Mj5yrKCfi8BQZxbXXGh4PuwevsA4QOyxtoyKXiQh9m08zLB&#10;TNs77+i2D4WIEPYZKihDaDIpfV6SQd+zDXH0fqwzGKJ0hdQO7xFuajlIkpE0WHFcKLGhRUn5ZX81&#10;CtwyXQd5WS2H5+35OLZfJ33SqVKv3Xb+CSJQG/7Df+2NVvCepvB7Jh4BOX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c7RhxQAAANwAAAAPAAAAAAAAAAAAAAAAAJgCAABkcnMv&#10;ZG93bnJldi54bWxQSwUGAAAAAAQABAD1AAAAigMAAAAA&#10;" fillcolor="black" stroked="f"/>
                    </v:group>
                  </v:group>
                </v:group>
                <v:group id="Group 1024" o:spid="_x0000_s1381" style="position:absolute;left:851;top:10507;width:9917;height:2045" coordorigin="851,1419" coordsize="9917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  <v:group id="Group 1025" o:spid="_x0000_s1382" style="position:absolute;left:851;top:1419;width:3508;height:2045" coordorigin="851,1419" coordsize="3508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lpD1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pi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WkPUxgAAANwA&#10;AAAPAAAAAAAAAAAAAAAAAKoCAABkcnMvZG93bnJldi54bWxQSwUGAAAAAAQABAD6AAAAnQMAAAAA&#10;">
                    <v:oval id="Oval 1026" o:spid="_x0000_s1383" style="position:absolute;left:85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Ib/8MA&#10;AADcAAAADwAAAGRycy9kb3ducmV2LnhtbERPy2oCMRTdF/yHcIXuNKPtSDudKFKUli4Ep4K4u0yu&#10;83ByMySpTv++WQhdHs47Xw2mE1dyvrGsYDZNQBCXVjdcKTh8bycvIHxA1thZJgW/5GG1HD3kmGl7&#10;4z1di1CJGMI+QwV1CH0mpS9rMuintieO3Nk6gyFCV0nt8BbDTSfnSbKQBhuODTX29F5TeSl+jAK3&#10;ST+CvGw3z+2uPb7ar5M+6VSpx/GwfgMRaAj/4rv7Uyt4SuPaeCYeAb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HIb/8MAAADcAAAADwAAAAAAAAAAAAAAAACYAgAAZHJzL2Rv&#10;d25yZXYueG1sUEsFBgAAAAAEAAQA9QAAAIgDAAAAAA==&#10;" fillcolor="black" stroked="f"/>
                    <v:oval id="Oval 1027" o:spid="_x0000_s1384" style="position:absolute;left:1344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6+ZMYA&#10;AADcAAAADwAAAGRycy9kb3ducmV2LnhtbESPT2sCMRTE74V+h/AK3jRbdUW3RimitHgQ/APi7bF5&#10;3V3dvCxJquu3bwShx2FmfsNM562pxZWcrywreO8lIIhzqysuFBz2q+4YhA/IGmvLpOBOHuaz15cp&#10;ZtreeEvXXShEhLDPUEEZQpNJ6fOSDPqebYij92OdwRClK6R2eItwU8t+koykwYrjQokNLUrKL7tf&#10;o8At068gL6vl8Lw5Hyd2fdInnSrVeWs/P0AEasN/+Nn+1goG6QQeZ+IR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6+ZMYAAADcAAAADwAAAAAAAAAAAAAAAACYAgAAZHJz&#10;L2Rvd25yZXYueG1sUEsFBgAAAAAEAAQA9QAAAIsDAAAAAA==&#10;" fillcolor="black" stroked="f"/>
                    <v:oval id="Oval 1028" o:spid="_x0000_s1385" style="position:absolute;left:85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jdRMMA&#10;AADcAAAADwAAAGRycy9kb3ducmV2LnhtbERPy2oCMRTdC/5DuEJ3mqkv2qlxEBmxdFGoLRR3l8nt&#10;ZHRyMySpTv++WQguD+e9Knrbigv50DhW8DjJQBBXTjdcK/j63I2fQISIrLF1TAr+KECxHg5WmGt3&#10;5Q+6HGItUgiHHBWYGLtcylAZshgmriNO3I/zFmOCvpba4zWF21ZOs2wpLTacGgx2tDVUnQ+/VoEv&#10;F/soz7tyfno/fT+7t6M+6oVSD6N+8wIiUh/v4pv7VSuYLdP8dCYdAb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GjdRMMAAADcAAAADwAAAAAAAAAAAAAAAACYAgAAZHJzL2Rv&#10;d25yZXYueG1sUEsFBgAAAAAEAAQA9QAAAIgDAAAAAA==&#10;" fillcolor="black" stroked="f"/>
                    <v:oval id="Oval 1029" o:spid="_x0000_s1386" style="position:absolute;left:1837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R438UA&#10;AADcAAAADwAAAGRycy9kb3ducmV2LnhtbESPQWsCMRSE74L/ITyhN82qVerWKCJKxYOgFsTbY/O6&#10;u7p5WZJU13/fFASPw8x8w0znjanEjZwvLSvo9xIQxJnVJecKvo/r7gcIH5A1VpZJwYM8zGft1hRT&#10;be+8p9sh5CJC2KeooAihTqX0WUEGfc/WxNH7sc5giNLlUju8R7ip5CBJxtJgyXGhwJqWBWXXw69R&#10;4FajryCv69X7ZXc5Tez2rM96pNRbp1l8ggjUhFf42d5oBcNxH/7PxCM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JHjfxQAAANwAAAAPAAAAAAAAAAAAAAAAAJgCAABkcnMv&#10;ZG93bnJldi54bWxQSwUGAAAAAAQABAD1AAAAigMAAAAA&#10;" fillcolor="black" stroked="f"/>
                    <v:oval id="Oval 1030" o:spid="_x0000_s1387" style="position:absolute;left:1837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bmqMUA&#10;AADcAAAADwAAAGRycy9kb3ducmV2LnhtbESPQWsCMRSE70L/Q3iCN81qVXQ1SimKxYNQK4i3x+a5&#10;u7p5WZKo23/fFASPw8x8w8yXjanEnZwvLSvo9xIQxJnVJecKDj/r7gSED8gaK8uk4Jc8LBdvrTmm&#10;2j74m+77kIsIYZ+igiKEOpXSZwUZ9D1bE0fvbJ3BEKXLpXb4iHBTyUGSjKXBkuNCgTV9FpRd9zej&#10;wK1GmyCv69Xwsrscp3Z70ic9UqrTbj5mIAI14RV+tr+0gvfxAP7PxC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9uaoxQAAANwAAAAPAAAAAAAAAAAAAAAAAJgCAABkcnMv&#10;ZG93bnJldi54bWxQSwUGAAAAAAQABAD1AAAAigMAAAAA&#10;" fillcolor="black" stroked="f"/>
                    <v:oval id="Oval 1031" o:spid="_x0000_s1388" style="position:absolute;left:2330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pDM8UA&#10;AADcAAAADwAAAGRycy9kb3ducmV2LnhtbESPT2sCMRTE70K/Q3iCN81a/6CrUUpRLB6EWkG8PTbP&#10;3dXNy5JE3X77piB4HGbmN8x82ZhK3Mn50rKCfi8BQZxZXXKu4PCz7k5A+ICssbJMCn7Jw3Lx1ppj&#10;qu2Dv+m+D7mIEPYpKihCqFMpfVaQQd+zNXH0ztYZDFG6XGqHjwg3lXxPkrE0WHJcKLCmz4Ky6/5m&#10;FLjVaBPkdb0aXnaX49RuT/qkR0p12s3HDESgJrzCz/aXVjAYD+D/TDw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ukMzxQAAANwAAAAPAAAAAAAAAAAAAAAAAJgCAABkcnMv&#10;ZG93bnJldi54bWxQSwUGAAAAAAQABAD1AAAAigMAAAAA&#10;" fillcolor="black" stroked="f"/>
                    <v:oval id="Oval 1032" o:spid="_x0000_s1389" style="position:absolute;left:85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PbR8YA&#10;AADcAAAADwAAAGRycy9kb3ducmV2LnhtbESPQWvCQBSE74X+h+UVequbWpWaZpUiiuJBaFoQb4/s&#10;axLNvg27a4z/vlsQPA4z8w2TzXvTiI6cry0reB0kIIgLq2suFfx8r17eQfiArLGxTAqu5GE+e3zI&#10;MNX2wl/U5aEUEcI+RQVVCG0qpS8qMugHtiWO3q91BkOUrpTa4SXCTSOHSTKRBmuOCxW2tKioOOVn&#10;o8Atx+sgT6vl6Lg77qd2e9AHPVbq+an//AARqA/38K290QreJiP4PxOPgJ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1PbR8YAAADcAAAADwAAAAAAAAAAAAAAAACYAgAAZHJz&#10;L2Rvd25yZXYueG1sUEsFBgAAAAAEAAQA9QAAAIsDAAAAAA==&#10;" fillcolor="black" stroked="f"/>
                    <v:oval id="Oval 1033" o:spid="_x0000_s1390" style="position:absolute;left:1344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9+3MYA&#10;AADcAAAADwAAAGRycy9kb3ducmV2LnhtbESPT2sCMRTE7wW/Q3iCt5pt64rdmpVSFKUHoSqIt8fm&#10;df+4eVmSqOu3bwqFHoeZ+Q0zX/SmFVdyvras4GmcgCAurK65VHDYrx5nIHxA1thaJgV38rDIBw9z&#10;zLS98Rddd6EUEcI+QwVVCF0mpS8qMujHtiOO3rd1BkOUrpTa4S3CTSufk2QqDdYcFyrs6KOi4ry7&#10;GAVuma6DPK+Wk2bbHF/t50mfdKrUaNi/v4EI1If/8F97oxW8TFP4PROPgMx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B9+3MYAAADcAAAADwAAAAAAAAAAAAAAAACYAgAAZHJz&#10;L2Rvd25yZXYueG1sUEsFBgAAAAAEAAQA9QAAAIsDAAAAAA==&#10;" fillcolor="black" stroked="f"/>
                    <v:oval id="Oval 1034" o:spid="_x0000_s1391" style="position:absolute;left:85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gq8UA&#10;AADcAAAADwAAAGRycy9kb3ducmV2LnhtbESPQWsCMRSE70L/Q3iF3jSr1qWuRhFRWjwI2kLx9tg8&#10;d1c3L0uS6vbfG0HwOMzMN8x03ppaXMj5yrKCfi8BQZxbXXGh4Od73f0A4QOyxtoyKfgnD/PZS2eK&#10;mbZX3tFlHwoRIewzVFCG0GRS+rwkg75nG+LoHa0zGKJ0hdQOrxFuajlIklQarDgulNjQsqT8vP8z&#10;Ctxq9Bnkeb16P21Pv2O7OeiDHin19touJiACteEZfrS/tIJhmsL9TDw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zeCrxQAAANwAAAAPAAAAAAAAAAAAAAAAAJgCAABkcnMv&#10;ZG93bnJldi54bWxQSwUGAAAAAAQABAD1AAAAigMAAAAA&#10;" fillcolor="black" stroked="f"/>
                    <v:oval id="Oval 1035" o:spid="_x0000_s1392" style="position:absolute;left:1837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FFMMUA&#10;AADcAAAADwAAAGRycy9kb3ducmV2LnhtbESPW2sCMRSE3wv9D+EU+lazvXjpahQRRfGhUBWKb4fN&#10;ca85WZJU13/fFAQfh5n5hpnMOtOIMzlfWlbw2ktAEGdWl5wrOOxXLyMQPiBrbCyTgit5mE0fHyaY&#10;anvhbzrvQi4ihH2KCooQ2lRKnxVk0PdsSxy9k3UGQ5Qul9rhJcJNI9+SZCANlhwXCmxpUVBW736N&#10;Arfsr4OsV8uP6qv6+bTboz7qvlLPT918DCJQF+7hW3ujFbwPhvB/Jh4BO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gUUwxQAAANwAAAAPAAAAAAAAAAAAAAAAAJgCAABkcnMv&#10;ZG93bnJldi54bWxQSwUGAAAAAAQABAD1AAAAigMAAAAA&#10;" fillcolor="black" stroked="f"/>
                    <v:oval id="Oval 1036" o:spid="_x0000_s1393" style="position:absolute;left:1837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7RQsMA&#10;AADcAAAADwAAAGRycy9kb3ducmV2LnhtbERPy2oCMRTdC/5DuEJ3mqkv2qlxEBmxdFGoLRR3l8nt&#10;ZHRyMySpTv++WQguD+e9Knrbigv50DhW8DjJQBBXTjdcK/j63I2fQISIrLF1TAr+KECxHg5WmGt3&#10;5Q+6HGItUgiHHBWYGLtcylAZshgmriNO3I/zFmOCvpba4zWF21ZOs2wpLTacGgx2tDVUnQ+/VoEv&#10;F/soz7tyfno/fT+7t6M+6oVSD6N+8wIiUh/v4pv7VSuYLdPadCYdAb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h7RQsMAAADcAAAADwAAAAAAAAAAAAAAAACYAgAAZHJzL2Rv&#10;d25yZXYueG1sUEsFBgAAAAAEAAQA9QAAAIgDAAAAAA==&#10;" fillcolor="black" stroked="f"/>
                    <v:oval id="Oval 1037" o:spid="_x0000_s1394" style="position:absolute;left:2330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J02cUA&#10;AADcAAAADwAAAGRycy9kb3ducmV2LnhtbESPQWsCMRSE70L/Q3iF3jTbWkVXoxRRWjwIroJ4e2xe&#10;d1c3L0uS6vbfG0HwOMzMN8x03ppaXMj5yrKC914Cgji3uuJCwX636o5A+ICssbZMCv7Jw3z20pli&#10;qu2Vt3TJQiEihH2KCsoQmlRKn5dk0PdsQxy9X+sMhihdIbXDa4SbWn4kyVAarDgulNjQoqT8nP0Z&#10;BW45+A7yvFp+njanw9iuj/qoB0q9vbZfExCB2vAMP9o/WkF/OIb7mXgE5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UnTZxQAAANwAAAAPAAAAAAAAAAAAAAAAAJgCAABkcnMv&#10;ZG93bnJldi54bWxQSwUGAAAAAAQABAD1AAAAigMAAAAA&#10;" fillcolor="black" stroked="f"/>
                    <v:oval id="Oval 1038" o:spid="_x0000_s1395" style="position:absolute;left:2823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FLmcMA&#10;AADcAAAADwAAAGRycy9kb3ducmV2LnhtbERPyWrDMBC9F/oPYgq91XLbbHWthBASGnIIZIGS22BN&#10;vcQaGUlJ3L+PDoUeH2/PZ71pxZWcry0reE1SEMSF1TWXCo6H1csEhA/IGlvLpOCXPMymjw85Ztre&#10;eEfXfShFDGGfoYIqhC6T0hcVGfSJ7Ygj92OdwRChK6V2eIvhppVvaTqSBmuODRV2tKioOO8vRoFb&#10;Dr+CPK+Wg2bbfH/YzUmf9FCp56d+/gkiUB/+xX/utVbwPo7z45l4BOT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FLmcMAAADcAAAADwAAAAAAAAAAAAAAAACYAgAAZHJzL2Rv&#10;d25yZXYueG1sUEsFBgAAAAAEAAQA9QAAAIgDAAAAAA==&#10;" fillcolor="black" stroked="f"/>
                    <v:oval id="Oval 1039" o:spid="_x0000_s1396" style="position:absolute;left:3316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3uAsUA&#10;AADcAAAADwAAAGRycy9kb3ducmV2LnhtbESPQWsCMRSE70L/Q3gFbzWrVatbo0hRLB4ErSDeHpvX&#10;3dXNy5JEXf+9KRQ8DjPzDTOZNaYSV3K+tKyg20lAEGdWl5wr2P8s30YgfEDWWFkmBXfyMJu+tCaY&#10;anvjLV13IRcRwj5FBUUIdSqlzwoy6Du2Jo7er3UGQ5Qul9rhLcJNJXtJMpQGS44LBdb0VVB23l2M&#10;ArcYrII8Lxf90+Z0GNv1UR/1QKn2azP/BBGoCc/wf/tbK3j/6MLfmXgE5P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/e4CxQAAANwAAAAPAAAAAAAAAAAAAAAAAJgCAABkcnMv&#10;ZG93bnJldi54bWxQSwUGAAAAAAQABAD1AAAAigMAAAAA&#10;" fillcolor="black" stroked="f"/>
                    <v:oval id="Oval 1040" o:spid="_x0000_s1397" style="position:absolute;left:2823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9wdcUA&#10;AADcAAAADwAAAGRycy9kb3ducmV2LnhtbESPW2sCMRSE3wv9D+EUfKvZeql2NUoRRelDoSoU3w6b&#10;415zsiRRt/++EQp9HGbmG2a+7EwjruR8aVnBSz8BQZxZXXKu4HjYPE9B+ICssbFMCn7Iw3Lx+DDH&#10;VNsbf9F1H3IRIexTVFCE0KZS+qwgg75vW+Lona0zGKJ0udQObxFuGjlIkldpsOS4UGBLq4Kyen8x&#10;Ctx6vA2y3qxH1Wf1/WY/Tvqkx0r1nrr3GYhAXfgP/7V3WsFwMoD7mXg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L3B1xQAAANwAAAAPAAAAAAAAAAAAAAAAAJgCAABkcnMv&#10;ZG93bnJldi54bWxQSwUGAAAAAAQABAD1AAAAigMAAAAA&#10;" fillcolor="black" stroked="f"/>
                    <v:oval id="Oval 1041" o:spid="_x0000_s1398" style="position:absolute;left:380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PV7sUA&#10;AADcAAAADwAAAGRycy9kb3ducmV2LnhtbESPT2sCMRTE70K/Q3iF3mq2tVa7GkVEqXgQqkLx9tg8&#10;929eliTV7bdvhILHYWZ+w0znnWnEhZwvLSt46ScgiDOrS84VHA/r5zEIH5A1NpZJwS95mM8eelNM&#10;tb3yF132IRcRwj5FBUUIbSqlzwoy6Pu2JY7e2TqDIUqXS+3wGuGmka9J8i4NlhwXCmxpWVBW73+M&#10;ArcafgZZr1dv1a76/rDbkz7poVJPj91iAiJQF+7h//ZGKxiMBnA7E4+An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Y9XuxQAAANwAAAAPAAAAAAAAAAAAAAAAAJgCAABkcnMv&#10;ZG93bnJldi54bWxQSwUGAAAAAAQABAD1AAAAigMAAAAA&#10;" fillcolor="black" stroked="f"/>
                    <v:oval id="Oval 1042" o:spid="_x0000_s1399" style="position:absolute;left:380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pNmsUA&#10;AADcAAAADwAAAGRycy9kb3ducmV2LnhtbESPQWsCMRSE70L/Q3iCt5q1arWrUUpRLB6EqlC8PTbP&#10;3dXNy5JEXf+9KRQ8DjPzDTOdN6YSV3K+tKyg101AEGdWl5wr2O+Wr2MQPiBrrCyTgjt5mM9eWlNM&#10;tb3xD123IRcRwj5FBUUIdSqlzwoy6Lu2Jo7e0TqDIUqXS+3wFuGmkm9J8i4NlhwXCqzpq6DsvL0Y&#10;BW4xXAV5Xi4Gp83p98OuD/qgh0p12s3nBESgJjzD/+1vraA/GsDfmXgE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ik2axQAAANwAAAAPAAAAAAAAAAAAAAAAAJgCAABkcnMv&#10;ZG93bnJldi54bWxQSwUGAAAAAAQABAD1AAAAigMAAAAA&#10;" fillcolor="black" stroked="f"/>
                    <v:oval id="Oval 1043" o:spid="_x0000_s1400" style="position:absolute;left:430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boAcYA&#10;AADcAAAADwAAAGRycy9kb3ducmV2LnhtbESPT2sCMRTE74V+h/AKvWm22tV2axQRpeJB8A8Ub4/N&#10;6+7q5mVJUl2/vRGEHoeZ+Q0zmrSmFmdyvrKs4K2bgCDOra64ULDfLTofIHxA1lhbJgVX8jAZPz+N&#10;MNP2whs6b0MhIoR9hgrKEJpMSp+XZNB3bUMcvV/rDIYoXSG1w0uEm1r2kmQgDVYcF0psaFZSftr+&#10;GQVunn4HeVrM34/r48+nXR30QadKvb600y8QgdrwH360l1pBf5jC/Uw8AnJ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cboAcYAAADcAAAADwAAAAAAAAAAAAAAAACYAgAAZHJz&#10;L2Rvd25yZXYueG1sUEsFBgAAAAAEAAQA9QAAAIsDAAAAAA==&#10;" fillcolor="black" stroked="f"/>
                    <v:oval id="Oval 1044" o:spid="_x0000_s1401" style="position:absolute;left:2823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R2dsUA&#10;AADcAAAADwAAAGRycy9kb3ducmV2LnhtbESPW2sCMRSE3wv9D+EU+lazvXjpahQRRfGhUBWKb4fN&#10;ca85WZJU13/fFAQfh5n5hpnMOtOIMzlfWlbw2ktAEGdWl5wrOOxXLyMQPiBrbCyTgit5mE0fHyaY&#10;anvhbzrvQi4ihH2KCooQ2lRKnxVk0PdsSxy9k3UGQ5Qul9rhJcJNI9+SZCANlhwXCmxpUVBW736N&#10;Arfsr4OsV8uP6qv6+bTboz7qvlLPT918DCJQF+7hW3ujFbwPB/B/Jh4BO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FHZ2xQAAANwAAAAPAAAAAAAAAAAAAAAAAJgCAABkcnMv&#10;ZG93bnJldi54bWxQSwUGAAAAAAQABAD1AAAAigMAAAAA&#10;" fillcolor="black" stroked="f"/>
                    <v:oval id="Oval 1045" o:spid="_x0000_s1402" style="position:absolute;left:3316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jT7cYA&#10;AADcAAAADwAAAGRycy9kb3ducmV2LnhtbESPT2vCQBTE7wW/w/KE3nRTW/9FV5FiqPRQ0BbE2yP7&#10;mkSzb8PuNqbfvisIPQ4z8xtmue5MLVpyvrKs4GmYgCDOra64UPD1mQ1mIHxA1lhbJgW/5GG96j0s&#10;MdX2yntqD6EQEcI+RQVlCE0qpc9LMuiHtiGO3rd1BkOUrpDa4TXCTS1HSTKRBiuOCyU29FpSfjn8&#10;GAVuO34L8pJtX84f5+Pcvp/0SY+Veux3mwWIQF34D9/bO63geTqF25l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ljT7cYAAADcAAAADwAAAAAAAAAAAAAAAACYAgAAZHJz&#10;L2Rvd25yZXYueG1sUEsFBgAAAAAEAAQA9QAAAIsDAAAAAA==&#10;" fillcolor="black" stroked="f"/>
                    <v:oval id="Oval 1046" o:spid="_x0000_s1403" style="position:absolute;left:2823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dHn8MA&#10;AADcAAAADwAAAGRycy9kb3ducmV2LnhtbERPyWrDMBC9F/oPYgq91XLbbHWthBASGnIIZIGS22BN&#10;vcQaGUlJ3L+PDoUeH2/PZ71pxZWcry0reE1SEMSF1TWXCo6H1csEhA/IGlvLpOCXPMymjw85Ztre&#10;eEfXfShFDGGfoYIqhC6T0hcVGfSJ7Ygj92OdwRChK6V2eIvhppVvaTqSBmuODRV2tKioOO8vRoFb&#10;Dr+CPK+Wg2bbfH/YzUmf9FCp56d+/gkiUB/+xX/utVbwPo5r45l4BOT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8dHn8MAAADcAAAADwAAAAAAAAAAAAAAAACYAgAAZHJzL2Rv&#10;d25yZXYueG1sUEsFBgAAAAAEAAQA9QAAAIgDAAAAAA==&#10;" fillcolor="black" stroked="f"/>
                    <v:oval id="Oval 1047" o:spid="_x0000_s1404" style="position:absolute;left:380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viBMUA&#10;AADcAAAADwAAAGRycy9kb3ducmV2LnhtbESPQWsCMRSE74L/ITzBW83WqtXVKFIUiwdBK4i3x+Z1&#10;d3XzsiRRt/++KRQ8DjPzDTNbNKYSd3K+tKzgtZeAIM6sLjlXcPxav4xB+ICssbJMCn7Iw2Lebs0w&#10;1fbBe7ofQi4ihH2KCooQ6lRKnxVk0PdsTRy9b+sMhihdLrXDR4SbSvaTZCQNlhwXCqzpo6DsergZ&#10;BW413AR5Xa8Gl93lNLHbsz7roVLdTrOcggjUhGf4v/2pFby9T+DvTDw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i+IExQAAANwAAAAPAAAAAAAAAAAAAAAAAJgCAABkcnMv&#10;ZG93bnJldi54bWxQSwUGAAAAAAQABAD1AAAAigMAAAAA&#10;" fillcolor="black" stroked="f"/>
                    <v:oval id="Oval 1048" o:spid="_x0000_s1405" style="position:absolute;left:380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Q7vsMA&#10;AADcAAAADwAAAGRycy9kb3ducmV2LnhtbERPy2oCMRTdC/5DuEJ3mqmPYqfGQWTE0kWhtlDcXSa3&#10;k9HJzZCkOv37ZiG4PJz3quhtKy7kQ+NYweMkA0FcOd1wreDrczdegggRWWPrmBT8UYBiPRysMNfu&#10;yh90OcRapBAOOSowMXa5lKEyZDFMXEecuB/nLcYEfS21x2sKt62cZtmTtNhwajDY0dZQdT78WgW+&#10;XOyjPO/K+en99P3s3o76qBdKPYz6zQuISH28i2/uV61gtkzz05l0BO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Q7vsMAAADcAAAADwAAAAAAAAAAAAAAAACYAgAAZHJzL2Rv&#10;d25yZXYueG1sUEsFBgAAAAAEAAQA9QAAAIgDAAAAAA==&#10;" fillcolor="black" stroked="f"/>
                    <v:oval id="Oval 1049" o:spid="_x0000_s1406" style="position:absolute;left:430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ieJcUA&#10;AADcAAAADwAAAGRycy9kb3ducmV2LnhtbESPQWsCMRSE70L/Q3hCbzWr1aKrUYoolh4Et4J4e2ye&#10;u6ublyWJuv77plDwOMzMN8xs0Zpa3Mj5yrKCfi8BQZxbXXGhYP+zfhuD8AFZY22ZFDzIw2L+0plh&#10;qu2dd3TLQiEihH2KCsoQmlRKn5dk0PdsQxy9k3UGQ5SukNrhPcJNLQdJ8iENVhwXSmxoWVJ+ya5G&#10;gVuNNkFe1qvheXs+TOz3UR/1SKnXbvs5BRGoDc/wf/tLK3gf9+HvTDw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KJ4lxQAAANwAAAAPAAAAAAAAAAAAAAAAAJgCAABkcnMv&#10;ZG93bnJldi54bWxQSwUGAAAAAAQABAD1AAAAigMAAAAA&#10;" fillcolor="black" stroked="f"/>
                    <v:oval id="Oval 1050" o:spid="_x0000_s1407" style="position:absolute;left:1344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oAUsUA&#10;AADcAAAADwAAAGRycy9kb3ducmV2LnhtbESPQWsCMRSE7wX/Q3iCN81Wq+hqFBGl4kFQC8XbY/O6&#10;u7p5WZJUt//eCEKPw8x8w8wWjanEjZwvLSt47yUgiDOrS84VfJ023TEIH5A1VpZJwR95WMxbbzNM&#10;tb3zgW7HkIsIYZ+igiKEOpXSZwUZ9D1bE0fvxzqDIUqXS+3wHuGmkv0kGUmDJceFAmtaFZRdj79G&#10;gVsPP4O8btYfl/3le2J3Z33WQ6U67WY5BRGoCf/hV3urFQzGfXieiUd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+gBSxQAAANwAAAAPAAAAAAAAAAAAAAAAAJgCAABkcnMv&#10;ZG93bnJldi54bWxQSwUGAAAAAAQABAD1AAAAigMAAAAA&#10;" fillcolor="black" stroked="f"/>
                    <v:oval id="Oval 1051" o:spid="_x0000_s1408" style="position:absolute;left:2330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alycUA&#10;AADcAAAADwAAAGRycy9kb3ducmV2LnhtbESPQWsCMRSE70L/Q3gFb5q11qKrUYooFg+CVhBvj81z&#10;d3XzsiRRt/++EQSPw8x8w0xmjanEjZwvLSvodRMQxJnVJecK9r/LzhCED8gaK8uk4I88zKZvrQmm&#10;2t55S7ddyEWEsE9RQRFCnUrps4IM+q6tiaN3ss5giNLlUju8R7ip5EeSfEmDJceFAmuaF5Rddlej&#10;wC0GqyAvy8XneXM+jOz6qI96oFT7vfkegwjUhFf42f7RCvrDPjzOxCMgp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qXJxQAAANwAAAAPAAAAAAAAAAAAAAAAAJgCAABkcnMv&#10;ZG93bnJldi54bWxQSwUGAAAAAAQABAD1AAAAigMAAAAA&#10;" fillcolor="black" stroked="f"/>
                    <v:oval id="Oval 1052" o:spid="_x0000_s1409" style="position:absolute;left:1344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89vcUA&#10;AADcAAAADwAAAGRycy9kb3ducmV2LnhtbESPQWsCMRSE70L/Q3gFb5q1atHVKEUUSw+CVhBvj81z&#10;d3XzsiRR13/fFASPw8x8w0znjanEjZwvLSvodRMQxJnVJecK9r+rzgiED8gaK8uk4EEe5rO31hRT&#10;be+8pdsu5CJC2KeooAihTqX0WUEGfdfWxNE7WWcwROlyqR3eI9xU8iNJPqXBkuNCgTUtCsouu6tR&#10;4JbDdZCX1XJw3pwPY/tz1Ec9VKr93nxNQARqwiv8bH9rBf3RAP7PxCM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Xz29xQAAANwAAAAPAAAAAAAAAAAAAAAAAJgCAABkcnMv&#10;ZG93bnJldi54bWxQSwUGAAAAAAQABAD1AAAAigMAAAAA&#10;" fillcolor="black" stroked="f"/>
                    <v:oval id="Oval 1053" o:spid="_x0000_s1410" style="position:absolute;left:3316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OYJsUA&#10;AADcAAAADwAAAGRycy9kb3ducmV2LnhtbESPQWsCMRSE7wX/Q3iF3jRb6xZdjSKitHgQqoJ4e2ye&#10;u6ublyVJdf33jSD0OMzMN8xk1ppaXMn5yrKC914Cgji3uuJCwX636g5B+ICssbZMCu7kYTbtvEww&#10;0/bGP3TdhkJECPsMFZQhNJmUPi/JoO/Zhjh6J+sMhihdIbXDW4SbWvaT5FMarDgulNjQoqT8sv01&#10;Ctwy/QrysloOzpvzYWTXR33UqVJvr+18DCJQG/7Dz/a3VvAxTOFxJh4BO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E5gmxQAAANwAAAAPAAAAAAAAAAAAAAAAAJgCAABkcnMv&#10;ZG93bnJldi54bWxQSwUGAAAAAAQABAD1AAAAigMAAAAA&#10;" fillcolor="black" stroked="f"/>
                    <v:oval id="Oval 1054" o:spid="_x0000_s1411" style="position:absolute;left:2330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EGUcUA&#10;AADcAAAADwAAAGRycy9kb3ducmV2LnhtbESPQWsCMRSE74L/ITyhN81Wq+hqFBGl4kFQC8XbY/O6&#10;u7p5WZJU13/fFASPw8x8w8wWjanEjZwvLSt47yUgiDOrS84VfJ023TEIH5A1VpZJwYM8LObt1gxT&#10;be98oNsx5CJC2KeooAihTqX0WUEGfc/WxNH7sc5giNLlUju8R7ipZD9JRtJgyXGhwJpWBWXX469R&#10;4NbDzyCvm/XHZX/5ntjdWZ/1UKm3TrOcggjUhFf42d5qBYPxCP7Px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wQZRxQAAANwAAAAPAAAAAAAAAAAAAAAAAJgCAABkcnMv&#10;ZG93bnJldi54bWxQSwUGAAAAAAQABAD1AAAAigMAAAAA&#10;" fillcolor="black" stroked="f"/>
                    <v:oval id="Oval 1055" o:spid="_x0000_s1412" style="position:absolute;left:430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2jysYA&#10;AADcAAAADwAAAGRycy9kb3ducmV2LnhtbESPT2sCMRTE70K/Q3gFbzXb+qe6GqWIYvEgaAXx9ti8&#10;7q5uXpYk6vrtTaHgcZiZ3zCTWWMqcSXnS8sK3jsJCOLM6pJzBfuf5dsQhA/IGivLpOBOHmbTl9YE&#10;U21vvKXrLuQiQtinqKAIoU6l9FlBBn3H1sTR+7XOYIjS5VI7vEW4qeRHkgykwZLjQoE1zQvKzruL&#10;UeAW/VWQ5+Wid9qcDiO7Puqj7ivVfm2+xiACNeEZ/m9/awXd4Sf8nYlHQE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42jysYAAADcAAAADwAAAAAAAAAAAAAAAACYAgAAZHJz&#10;L2Rvd25yZXYueG1sUEsFBgAAAAAEAAQA9QAAAIsDAAAAAA==&#10;" fillcolor="black" stroked="f"/>
                    <v:oval id="Oval 1056" o:spid="_x0000_s1413" style="position:absolute;left:3316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I3uMMA&#10;AADcAAAADwAAAGRycy9kb3ducmV2LnhtbERPy2oCMRTdC/5DuEJ3mqmPYqfGQWTE0kWhtlDcXSa3&#10;k9HJzZCkOv37ZiG4PJz3quhtKy7kQ+NYweMkA0FcOd1wreDrczdegggRWWPrmBT8UYBiPRysMNfu&#10;yh90OcRapBAOOSowMXa5lKEyZDFMXEecuB/nLcYEfS21x2sKt62cZtmTtNhwajDY0dZQdT78WgW+&#10;XOyjPO/K+en99P3s3o76qBdKPYz6zQuISH28i2/uV61gtkxr05l0BO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I3uMMAAADcAAAADwAAAAAAAAAAAAAAAACYAgAAZHJzL2Rv&#10;d25yZXYueG1sUEsFBgAAAAAEAAQA9QAAAIgDAAAAAA==&#10;" fillcolor="black" stroked="f"/>
                    <v:oval id="Oval 1057" o:spid="_x0000_s1414" style="position:absolute;left:430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6SI8YA&#10;AADcAAAADwAAAGRycy9kb3ducmV2LnhtbESPQWvCQBSE74X+h+UJ3nSj1mKiqxRRWjwI2kLJ7ZF9&#10;JtHs27C71fTfdwWhx2FmvmEWq8404krO15YVjIYJCOLC6ppLBV+f28EMhA/IGhvLpOCXPKyWz08L&#10;zLS98YGux1CKCGGfoYIqhDaT0hcVGfRD2xJH72SdwRClK6V2eItw08hxkrxKgzXHhQpbWldUXI4/&#10;RoHbTN+DvGw3L+f9+Tu1u1zneqpUv9e9zUEE6sJ/+NH+0AomsxTuZ+IR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V6SI8YAAADcAAAADwAAAAAAAAAAAAAAAACYAgAAZHJz&#10;L2Rvd25yZXYueG1sUEsFBgAAAAAEAAQA9QAAAIsDAAAAAA==&#10;" fillcolor="black" stroked="f"/>
                  </v:group>
                  <v:group id="Group 1058" o:spid="_x0000_s1415" style="position:absolute;left:4795;top:1419;width:3508;height:2045" coordorigin="851,1419" coordsize="3508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phOs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4KYTrCAAAA3AAAAA8A&#10;AAAAAAAAAAAAAAAAqgIAAGRycy9kb3ducmV2LnhtbFBLBQYAAAAABAAEAPoAAACZAwAAAAA=&#10;">
                    <v:oval id="Oval 1059" o:spid="_x0000_s1416" style="position:absolute;left:85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EI+MUA&#10;AADcAAAADwAAAGRycy9kb3ducmV2LnhtbESPQWsCMRSE70L/Q3iF3mpWq6KrUYoolh4EV0G8PTav&#10;u6ublyWJuv77plDwOMzMN8xs0Zpa3Mj5yrKCXjcBQZxbXXGh4LBfv49B+ICssbZMCh7kYTF/6cww&#10;1fbOO7ploRARwj5FBWUITSqlz0sy6Lu2IY7ej3UGQ5SukNrhPcJNLftJMpIGK44LJTa0LCm/ZFej&#10;wK2GmyAv69XgvD0fJ/b7pE96qNTba/s5BRGoDc/wf/tLK/iY9ODvTDw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8Qj4xQAAANwAAAAPAAAAAAAAAAAAAAAAAJgCAABkcnMv&#10;ZG93bnJldi54bWxQSwUGAAAAAAQABAD1AAAAigMAAAAA&#10;" fillcolor="black" stroked="f"/>
                    <v:oval id="Oval 1060" o:spid="_x0000_s1417" style="position:absolute;left:1344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OWj8YA&#10;AADcAAAADwAAAGRycy9kb3ducmV2LnhtbESPT2vCQBTE74V+h+UVvNVN/YfGrFKK0tKDYBQkt0f2&#10;NYlm34bdrcZv3y0Uehxm5jdMtu5NK67kfGNZwcswAUFcWt1wpeB42D7PQfiArLG1TAru5GG9enzI&#10;MNX2xnu65qESEcI+RQV1CF0qpS9rMuiHtiOO3pd1BkOUrpLa4S3CTStHSTKTBhuOCzV29FZTecm/&#10;jQK3mb4HedluJufd+bSwn4Uu9FSpwVP/ugQRqA//4b/2h1YwXozg90w8AnL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OWj8YAAADcAAAADwAAAAAAAAAAAAAAAACYAgAAZHJz&#10;L2Rvd25yZXYueG1sUEsFBgAAAAAEAAQA9QAAAIsDAAAAAA==&#10;" fillcolor="black" stroked="f"/>
                    <v:oval id="Oval 1061" o:spid="_x0000_s1418" style="position:absolute;left:85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8zFMYA&#10;AADcAAAADwAAAGRycy9kb3ducmV2LnhtbESPT2sCMRTE70K/Q3iF3jTb+gddjVKK0uJBcBXE22Pz&#10;uru6eVmSVNdv3wiCx2FmfsPMFq2pxYWcrywreO8lIIhzqysuFOx3q+4YhA/IGmvLpOBGHhbzl84M&#10;U22vvKVLFgoRIexTVFCG0KRS+rwkg75nG+Lo/VpnMETpCqkdXiPc1PIjSUbSYMVxocSGvkrKz9mf&#10;UeCWw+8gz6vl4LQ5HSZ2fdRHPVTq7bX9nIII1IZn+NH+0Qr6kz7cz8Qj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W8zFMYAAADcAAAADwAAAAAAAAAAAAAAAACYAgAAZHJz&#10;L2Rvd25yZXYueG1sUEsFBgAAAAAEAAQA9QAAAIsDAAAAAA==&#10;" fillcolor="black" stroked="f"/>
                    <v:oval id="Oval 1062" o:spid="_x0000_s1419" style="position:absolute;left:1837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arYMYA&#10;AADcAAAADwAAAGRycy9kb3ducmV2LnhtbESPT2sCMRTE70K/Q3iF3jTb+gddjVJEafEguAri7bF5&#10;3V3dvCxJqttv3wiCx2FmfsPMFq2pxZWcrywreO8lIIhzqysuFBz26+4YhA/IGmvLpOCPPCzmL50Z&#10;ptreeEfXLBQiQtinqKAMoUml9HlJBn3PNsTR+7HOYIjSFVI7vEW4qeVHkoykwYrjQokNLUvKL9mv&#10;UeBWw68gL+vV4Lw9Hyd2c9InPVTq7bX9nIII1IZn+NH+1gr6kwHcz8Qj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oarYMYAAADcAAAADwAAAAAAAAAAAAAAAACYAgAAZHJz&#10;L2Rvd25yZXYueG1sUEsFBgAAAAAEAAQA9QAAAIsDAAAAAA==&#10;" fillcolor="black" stroked="f"/>
                    <v:oval id="Oval 1063" o:spid="_x0000_s1420" style="position:absolute;left:1837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oO+8YA&#10;AADcAAAADwAAAGRycy9kb3ducmV2LnhtbESPT2sCMRTE74V+h/AK3jRbdUW3RimitHgQ/APi7bF5&#10;3V3dvCxJquu3bwShx2FmfsNM562pxZWcrywreO8lIIhzqysuFBz2q+4YhA/IGmvLpOBOHuaz15cp&#10;ZtreeEvXXShEhLDPUEEZQpNJ6fOSDPqebYij92OdwRClK6R2eItwU8t+koykwYrjQokNLUrKL7tf&#10;o8At068gL6vl8Lw5Hyd2fdInnSrVeWs/P0AEasN/+Nn+1goGkxQeZ+IR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oO+8YAAADcAAAADwAAAAAAAAAAAAAAAACYAgAAZHJz&#10;L2Rvd25yZXYueG1sUEsFBgAAAAAEAAQA9QAAAIsDAAAAAA==&#10;" fillcolor="black" stroked="f"/>
                    <v:oval id="Oval 1064" o:spid="_x0000_s1421" style="position:absolute;left:2330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iQjMUA&#10;AADcAAAADwAAAGRycy9kb3ducmV2LnhtbESPQWsCMRSE70L/Q3iF3jTbWkVXoxRRWjwIroJ4e2xe&#10;d1c3L0uS6vbfG0HwOMzMN8x03ppaXMj5yrKC914Cgji3uuJCwX636o5A+ICssbZMCv7Jw3z20pli&#10;qu2Vt3TJQiEihH2KCsoQmlRKn5dk0PdsQxy9X+sMhihdIbXDa4SbWn4kyVAarDgulNjQoqT8nP0Z&#10;BW45+A7yvFp+njanw9iuj/qoB0q9vbZfExCB2vAMP9o/WkF/PIT7mXgE5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GJCMxQAAANwAAAAPAAAAAAAAAAAAAAAAAJgCAABkcnMv&#10;ZG93bnJldi54bWxQSwUGAAAAAAQABAD1AAAAigMAAAAA&#10;" fillcolor="black" stroked="f"/>
                    <v:oval id="Oval 1065" o:spid="_x0000_s1422" style="position:absolute;left:85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Q1F8UA&#10;AADcAAAADwAAAGRycy9kb3ducmV2LnhtbESPQWsCMRSE74L/ITzBW83WqtXVKFIUiwdBK4i3x+Z1&#10;d3XzsiRRt/++KRQ8DjPzDTNbNKYSd3K+tKzgtZeAIM6sLjlXcPxav4xB+ICssbJMCn7Iw2Lebs0w&#10;1fbBe7ofQi4ihH2KCooQ6lRKnxVk0PdsTRy9b+sMhihdLrXDR4SbSvaTZCQNlhwXCqzpo6DsergZ&#10;BW413AR5Xa8Gl93lNLHbsz7roVLdTrOcggjUhGf4v/2pFbxN3uHvTDw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VDUXxQAAANwAAAAPAAAAAAAAAAAAAAAAAJgCAABkcnMv&#10;ZG93bnJldi54bWxQSwUGAAAAAAQABAD1AAAAigMAAAAA&#10;" fillcolor="black" stroked="f"/>
                    <v:oval id="Oval 1066" o:spid="_x0000_s1423" style="position:absolute;left:1344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uhZcMA&#10;AADcAAAADwAAAGRycy9kb3ducmV2LnhtbERPz2vCMBS+D/wfwhO8zVQ3ZXbGIqOy4WEwHQxvj+bZ&#10;VJuXkkTt/ntzGOz48f1eFr1txZV8aBwrmIwzEMSV0w3XCr73m8cXECEia2wdk4JfClCsBg9LzLW7&#10;8Rddd7EWKYRDjgpMjF0uZagMWQxj1xEn7ui8xZigr6X2eEvhtpXTLJtLiw2nBoMdvRmqzruLVeDL&#10;2XuU5035fPo8/Szc9qAPeqbUaNivX0FE6uO/+M/9oRU8LdLadCYdAbm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8uhZcMAAADcAAAADwAAAAAAAAAAAAAAAACYAgAAZHJzL2Rv&#10;d25yZXYueG1sUEsFBgAAAAAEAAQA9QAAAIgDAAAAAA==&#10;" fillcolor="black" stroked="f"/>
                    <v:oval id="Oval 1067" o:spid="_x0000_s1424" style="position:absolute;left:85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cE/sYA&#10;AADcAAAADwAAAGRycy9kb3ducmV2LnhtbESPT2sCMRTE70K/Q3gFb5qtVnG3RimiWHoQ/APi7bF5&#10;3V3dvCxJ1O23bwqCx2FmfsNM562pxY2crywreOsnIIhzqysuFBz2q94EhA/IGmvLpOCXPMxnL50p&#10;ZtreeUu3XShEhLDPUEEZQpNJ6fOSDPq+bYij92OdwRClK6R2eI9wU8tBkoylwYrjQokNLUrKL7ur&#10;UeCWo3WQl9Xy/bw5H1P7fdInPVKq+9p+foAI1IZn+NH+0gqGaQr/Z+IR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IcE/sYAAADcAAAADwAAAAAAAAAAAAAAAACYAgAAZHJz&#10;L2Rvd25yZXYueG1sUEsFBgAAAAAEAAQA9QAAAIsDAAAAAA==&#10;" fillcolor="black" stroked="f"/>
                    <v:oval id="Oval 1068" o:spid="_x0000_s1425" style="position:absolute;left:1837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31gcMA&#10;AADcAAAADwAAAGRycy9kb3ducmV2LnhtbERPy2rCQBTdF/yH4QrumklFi6aOIqJYuij4gJLdJXOb&#10;RDN3wsyYpH/fWRS6PJz3ajOYRnTkfG1ZwUuSgiAurK65VHC9HJ4XIHxA1thYJgU/5GGzHj2tMNO2&#10;5xN151CKGMI+QwVVCG0mpS8qMugT2xJH7ts6gyFCV0rtsI/hppHTNH2VBmuODRW2tKuouJ8fRoHb&#10;z49B3g/72e3z9rW0H7nO9VypyXjYvoEINIR/8Z/7XSuYpXF+PBOP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R31gcMAAADcAAAADwAAAAAAAAAAAAAAAACYAgAAZHJzL2Rv&#10;d25yZXYueG1sUEsFBgAAAAAEAAQA9QAAAIgDAAAAAA==&#10;" fillcolor="black" stroked="f"/>
                    <v:oval id="Oval 1069" o:spid="_x0000_s1426" style="position:absolute;left:1837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FQGsYA&#10;AADcAAAADwAAAGRycy9kb3ducmV2LnhtbESPQWvCQBSE7wX/w/IKvekmRYuNrkFKpMVDQS2It0f2&#10;NYnJvg27W03/fVcQehxm5htmmQ+mExdyvrGsIJ0kIIhLqxuuFHwdNuM5CB+QNXaWScEvechXo4cl&#10;ZtpeeUeXfahEhLDPUEEdQp9J6cuaDPqJ7Ymj922dwRClq6R2eI1w08nnJHmRBhuOCzX29FZT2e5/&#10;jAJXzN6DbDfF9Px5Pr7a7Umf9Eypp8dhvQARaAj/4Xv7QyuYJinczs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FQGsYAAADcAAAADwAAAAAAAAAAAAAAAACYAgAAZHJz&#10;L2Rvd25yZXYueG1sUEsFBgAAAAAEAAQA9QAAAIsDAAAAAA==&#10;" fillcolor="black" stroked="f"/>
                    <v:oval id="Oval 1070" o:spid="_x0000_s1427" style="position:absolute;left:2330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PObcYA&#10;AADcAAAADwAAAGRycy9kb3ducmV2LnhtbESPQWvCQBSE70L/w/IKvemmQaWNrqGUSEsPgrYg3h7Z&#10;1yQm+zbsbjX+e7cgeBxm5htmmQ+mEydyvrGs4HmSgCAurW64UvDzvR6/gPABWWNnmRRcyEO+ehgt&#10;MdP2zFs67UIlIoR9hgrqEPpMSl/WZNBPbE8cvV/rDIYoXSW1w3OEm06mSTKXBhuOCzX29F5T2e7+&#10;jAJXzD6CbNfF9Lg57l/t10Ef9Eypp8fhbQEi0BDu4Vv7UyuYJin8n4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oPObcYAAADcAAAADwAAAAAAAAAAAAAAAACYAgAAZHJz&#10;L2Rvd25yZXYueG1sUEsFBgAAAAAEAAQA9QAAAIsDAAAAAA==&#10;" fillcolor="black" stroked="f"/>
                    <v:oval id="Oval 1071" o:spid="_x0000_s1428" style="position:absolute;left:2823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9r9sYA&#10;AADcAAAADwAAAGRycy9kb3ducmV2LnhtbESPT2sCMRTE74V+h/AKvWm2VYuuG6WI0uJB6CqIt8fm&#10;df+4eVmSVLffvhGEHoeZ+Q2TLXvTigs5X1tW8DJMQBAXVtdcKjjsN4MpCB+QNbaWScEveVguHh8y&#10;TLW98hdd8lCKCGGfooIqhC6V0hcVGfRD2xFH79s6gyFKV0rt8BrhppWvSfImDdYcFyrsaFVRcc5/&#10;jAK3nnwEed6sx82uOc7s9qRPeqLU81P/PgcRqA//4Xv7UysYJyO4nYlH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c9r9sYAAADcAAAADwAAAAAAAAAAAAAAAACYAgAAZHJz&#10;L2Rvd25yZXYueG1sUEsFBgAAAAAEAAQA9QAAAIsDAAAAAA==&#10;" fillcolor="black" stroked="f"/>
                    <v:oval id="Oval 1072" o:spid="_x0000_s1429" style="position:absolute;left:3316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bzgsYA&#10;AADcAAAADwAAAGRycy9kb3ducmV2LnhtbESPQWvCQBSE70L/w/IKvdVNJYqm2UgRpaUHwbQg3h7Z&#10;1ySafRt2txr/vVsoeBxm5hsmXw6mE2dyvrWs4GWcgCCurG65VvD9tXmeg/ABWWNnmRRcycOyeBjl&#10;mGl74R2dy1CLCGGfoYImhD6T0lcNGfRj2xNH78c6gyFKV0vt8BLhppOTJJlJgy3HhQZ7WjVUncpf&#10;o8Ctp+9Bnjbr9Lg97hf286APeqrU0+Pw9goi0BDu4f/2h1aQJin8nYlHQB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bzgsYAAADcAAAADwAAAAAAAAAAAAAAAACYAgAAZHJz&#10;L2Rvd25yZXYueG1sUEsFBgAAAAAEAAQA9QAAAIsDAAAAAA==&#10;" fillcolor="black" stroked="f"/>
                    <v:oval id="Oval 1073" o:spid="_x0000_s1430" style="position:absolute;left:2823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pWGcUA&#10;AADcAAAADwAAAGRycy9kb3ducmV2LnhtbESPQWsCMRSE7wX/Q3hCbzWruKWuRhFRFA+FqiDeHpvn&#10;7urmZUlSXf+9EQo9DjPzDTOZtaYWN3K+sqyg30tAEOdWV1woOOxXH18gfEDWWFsmBQ/yMJt23iaY&#10;aXvnH7rtQiEihH2GCsoQmkxKn5dk0PdsQxy9s3UGQ5SukNrhPcJNLQdJ8ikNVhwXSmxoUVJ+3f0a&#10;BW6ZroO8rpbDy/flOLLbkz7pVKn3bjsfgwjUhv/wX3ujFQyTFF5n4hGQ0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alYZxQAAANwAAAAPAAAAAAAAAAAAAAAAAJgCAABkcnMv&#10;ZG93bnJldi54bWxQSwUGAAAAAAQABAD1AAAAigMAAAAA&#10;" fillcolor="black" stroked="f"/>
                    <v:oval id="Oval 1074" o:spid="_x0000_s1431" style="position:absolute;left:380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jIbsYA&#10;AADcAAAADwAAAGRycy9kb3ducmV2LnhtbESPQWvCQBSE7wX/w/KE3urGolKjayglocVDQSuIt0f2&#10;mcRk34bdrab/3i0Uehxm5htmnQ2mE1dyvrGsYDpJQBCXVjdcKTh8FU8vIHxA1thZJgU/5CHbjB7W&#10;mGp74x1d96ESEcI+RQV1CH0qpS9rMugntieO3tk6gyFKV0nt8BbhppPPSbKQBhuOCzX29FZT2e6/&#10;jQKXz9+DbIt8dvm8HJd2e9InPVfqcTy8rkAEGsJ/+K/9oRXMkgX8nolHQG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bjIbsYAAADcAAAADwAAAAAAAAAAAAAAAACYAgAAZHJz&#10;L2Rvd25yZXYueG1sUEsFBgAAAAAEAAQA9QAAAIsDAAAAAA==&#10;" fillcolor="black" stroked="f"/>
                    <v:oval id="Oval 1075" o:spid="_x0000_s1432" style="position:absolute;left:380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Rt9cUA&#10;AADcAAAADwAAAGRycy9kb3ducmV2LnhtbESPQWsCMRSE7wX/Q3iCN80q2upqFBGlxYNQFcTbY/Pc&#10;Xd28LEmq239vCkKPw8x8w8wWjanEnZwvLSvo9xIQxJnVJecKjodNdwzCB2SNlWVS8EseFvPW2wxT&#10;bR/8Tfd9yEWEsE9RQRFCnUrps4IM+p6tiaN3sc5giNLlUjt8RLip5CBJ3qXBkuNCgTWtCspu+x+j&#10;wK1Hn0HeNuvhdXc9Tez2rM96pFSn3SynIAI14T/8an9pBcPkA/7Ox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9G31xQAAANwAAAAPAAAAAAAAAAAAAAAAAJgCAABkcnMv&#10;ZG93bnJldi54bWxQSwUGAAAAAAQABAD1AAAAigMAAAAA&#10;" fillcolor="black" stroked="f"/>
                    <v:oval id="Oval 1076" o:spid="_x0000_s1433" style="position:absolute;left:430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v5h8MA&#10;AADcAAAADwAAAGRycy9kb3ducmV2LnhtbERPy2rCQBTdF/yH4QrumklFi6aOIqJYuij4gJLdJXOb&#10;RDN3wsyYpH/fWRS6PJz3ajOYRnTkfG1ZwUuSgiAurK65VHC9HJ4XIHxA1thYJgU/5GGzHj2tMNO2&#10;5xN151CKGMI+QwVVCG0mpS8qMugT2xJH7ts6gyFCV0rtsI/hppHTNH2VBmuODRW2tKuouJ8fRoHb&#10;z49B3g/72e3z9rW0H7nO9VypyXjYvoEINIR/8Z/7XSuYpXFtPBOP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2v5h8MAAADcAAAADwAAAAAAAAAAAAAAAACYAgAAZHJzL2Rv&#10;d25yZXYueG1sUEsFBgAAAAAEAAQA9QAAAIgDAAAAAA==&#10;" fillcolor="black" stroked="f"/>
                    <v:oval id="Oval 1077" o:spid="_x0000_s1434" style="position:absolute;left:2823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dcHMYA&#10;AADcAAAADwAAAGRycy9kb3ducmV2LnhtbESPQWvCQBSE7wX/w/KE3pqNRUuNriJFafFQMBXE2yP7&#10;TKLZt2F3m6T/visUehxm5htmuR5MIzpyvrasYJKkIIgLq2suFRy/dk+vIHxA1thYJgU/5GG9Gj0s&#10;MdO25wN1eShFhLDPUEEVQptJ6YuKDPrEtsTRu1hnMETpSqkd9hFuGvmcpi/SYM1xocKW3ioqbvm3&#10;UeC2s/cgb7vt9Pp5Pc3t/qzPeqbU43jYLEAEGsJ/+K/9oRVM0zncz8Qj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dcHMYAAADcAAAADwAAAAAAAAAAAAAAAACYAgAAZHJz&#10;L2Rvd25yZXYueG1sUEsFBgAAAAAEAAQA9QAAAIsDAAAAAA==&#10;" fillcolor="black" stroked="f"/>
                    <v:oval id="Oval 1078" o:spid="_x0000_s1435" style="position:absolute;left:3316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RjXMIA&#10;AADcAAAADwAAAGRycy9kb3ducmV2LnhtbERPTYvCMBC9C/6HMMLeNHVRcbtGEVGUPQhWYfE2NLNt&#10;tZmUJGr995uD4PHxvmeL1tTiTs5XlhUMBwkI4tzqigsFp+OmPwXhA7LG2jIpeJKHxbzbmWGq7YMP&#10;dM9CIWII+xQVlCE0qZQ+L8mgH9iGOHJ/1hkMEbpCaoePGG5q+ZkkE2mw4thQYkOrkvJrdjMK3Hq8&#10;DfK6WY8u+8vvl/0567MeK/XRa5ffIAK14S1+uXdawWgY58cz8Qj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xGNcwgAAANwAAAAPAAAAAAAAAAAAAAAAAJgCAABkcnMvZG93&#10;bnJldi54bWxQSwUGAAAAAAQABAD1AAAAhwMAAAAA&#10;" fillcolor="black" stroked="f"/>
                    <v:oval id="Oval 1079" o:spid="_x0000_s1436" style="position:absolute;left:2823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jGx8UA&#10;AADcAAAADwAAAGRycy9kb3ducmV2LnhtbESPQWvCQBSE74L/YXlCb7pJ0VKjq0hRWjwUTAXx9sg+&#10;k2j2bdjdavrvu4LgcZiZb5j5sjONuJLztWUF6SgBQVxYXXOpYP+zGb6D8AFZY2OZFPyRh+Wi35tj&#10;pu2Nd3TNQykihH2GCqoQ2kxKX1Rk0I9sSxy9k3UGQ5SulNrhLcJNI1+T5E0arDkuVNjSR0XFJf81&#10;Ctx68hnkZbMen7/Ph6ndHvVRT5R6GXSrGYhAXXiGH+0vrWCcpnA/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iMbHxQAAANwAAAAPAAAAAAAAAAAAAAAAAJgCAABkcnMv&#10;ZG93bnJldi54bWxQSwUGAAAAAAQABAD1AAAAigMAAAAA&#10;" fillcolor="black" stroked="f"/>
                    <v:oval id="Oval 1080" o:spid="_x0000_s1437" style="position:absolute;left:380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pYsMYA&#10;AADcAAAADwAAAGRycy9kb3ducmV2LnhtbESPQWvCQBSE7wX/w/KE3uomQUtNXYOIovRQqAri7ZF9&#10;TWKyb8PuVtN/3y0Uehxm5htmUQymEzdyvrGsIJ0kIIhLqxuuFJyO26cXED4ga+wsk4Jv8lAsRw8L&#10;zLW98wfdDqESEcI+RwV1CH0upS9rMugntieO3qd1BkOUrpLa4T3CTSezJHmWBhuOCzX2tK6pbA9f&#10;RoHbzHZBttvN9Pp+Pc/t20Vf9Eypx/GwegURaAj/4b/2XiuYphn8nolH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1pYsMYAAADcAAAADwAAAAAAAAAAAAAAAACYAgAAZHJz&#10;L2Rvd25yZXYueG1sUEsFBgAAAAAEAAQA9QAAAIsDAAAAAA==&#10;" fillcolor="black" stroked="f"/>
                    <v:oval id="Oval 1081" o:spid="_x0000_s1438" style="position:absolute;left:380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b9K8YA&#10;AADcAAAADwAAAGRycy9kb3ducmV2LnhtbESPT2sCMRTE7wW/Q3hCbzWrVanbjSJFqXgodC2It8fm&#10;df+4eVmSVLff3giFHoeZ+Q2TrXrTigs5X1tWMB4lIIgLq2suFXwdtk8vIHxA1thaJgW/5GG1HDxk&#10;mGp75U+65KEUEcI+RQVVCF0qpS8qMuhHtiOO3rd1BkOUrpTa4TXCTSsnSTKXBmuOCxV29FZRcc5/&#10;jAK3mb0Hed5ups1Hc1zY/Umf9Eypx2G/fgURqA//4b/2TiuYjp/hfiYeAbm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b9K8YAAADcAAAADwAAAAAAAAAAAAAAAACYAgAAZHJz&#10;L2Rvd25yZXYueG1sUEsFBgAAAAAEAAQA9QAAAIsDAAAAAA==&#10;" fillcolor="black" stroked="f"/>
                    <v:oval id="Oval 1082" o:spid="_x0000_s1439" style="position:absolute;left:430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9lX8YA&#10;AADcAAAADwAAAGRycy9kb3ducmV2LnhtbESPQWvCQBSE74L/YXmF3urGEqVNXUVKgtKDYFoo3h7Z&#10;1ySafRt2txr/vVsoeBxm5htmsRpMJ87kfGtZwXSSgCCurG65VvD1WTy9gPABWWNnmRRcycNqOR4t&#10;MNP2wns6l6EWEcI+QwVNCH0mpa8aMugntieO3o91BkOUrpba4SXCTSefk2QuDbYcFxrs6b2h6lT+&#10;GgUun22CPBV5etwdv1/tx0Ef9Eypx4dh/QYi0BDu4f/2VitIpyn8nYlH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/9lX8YAAADcAAAADwAAAAAAAAAAAAAAAACYAgAAZHJz&#10;L2Rvd25yZXYueG1sUEsFBgAAAAAEAAQA9QAAAIsDAAAAAA==&#10;" fillcolor="black" stroked="f"/>
                    <v:oval id="Oval 1083" o:spid="_x0000_s1440" style="position:absolute;left:1344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PAxMUA&#10;AADcAAAADwAAAGRycy9kb3ducmV2LnhtbESPQWvCQBSE74X+h+UJ3upGMdJGVymSoPQgaAvi7ZF9&#10;JtHs27C7avrvu4VCj8PMfMMsVr1pxZ2cbywrGI8SEMSl1Q1XCr4+i5dXED4ga2wtk4Jv8rBaPj8t&#10;MNP2wXu6H0IlIoR9hgrqELpMSl/WZNCPbEccvbN1BkOUrpLa4SPCTSsnSTKTBhuOCzV2tK6pvB5u&#10;RoHL002Q1yKfXnaX45v9OOmTTpUaDvr3OYhAffgP/7W3WsF0nMLvmXgE5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s8DExQAAANwAAAAPAAAAAAAAAAAAAAAAAJgCAABkcnMv&#10;ZG93bnJldi54bWxQSwUGAAAAAAQABAD1AAAAigMAAAAA&#10;" fillcolor="black" stroked="f"/>
                    <v:oval id="Oval 1084" o:spid="_x0000_s1441" style="position:absolute;left:2330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Fes8UA&#10;AADcAAAADwAAAGRycy9kb3ducmV2LnhtbESPT4vCMBTE74LfITxhb2vqoqLVKCKKi4cF/4B4ezTP&#10;ttq8lCRq99ubhQWPw8z8hpnOG1OJBzlfWlbQ6yYgiDOrS84VHA/rzxEIH5A1VpZJwS95mM/arSmm&#10;2j55R499yEWEsE9RQRFCnUrps4IM+q6tiaN3sc5giNLlUjt8Rrip5FeSDKXBkuNCgTUtC8pu+7tR&#10;4FaDTZC39ap//bmexnZ71mc9UOqj0ywmIAI14R3+b39rBf3eEP7OxCMgZ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YV6zxQAAANwAAAAPAAAAAAAAAAAAAAAAAJgCAABkcnMv&#10;ZG93bnJldi54bWxQSwUGAAAAAAQABAD1AAAAigMAAAAA&#10;" fillcolor="black" stroked="f"/>
                    <v:oval id="Oval 1085" o:spid="_x0000_s1442" style="position:absolute;left:1344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37KMYA&#10;AADcAAAADwAAAGRycy9kb3ducmV2LnhtbESPW2sCMRSE34X+h3AKfatZi5e6bpRSlEofCl0L4tth&#10;c9yLm5MlSXX9941Q8HGYmW+YbNWbVpzJ+dqygtEwAUFcWF1zqeBnt3l+BeEDssbWMim4kofV8mGQ&#10;Yarthb/pnIdSRAj7FBVUIXSplL6oyKAf2o44ekfrDIYoXSm1w0uEm1a+JMlUGqw5LlTY0XtFxSn/&#10;NQrcevIR5GmzHjdfzX5uPw/6oCdKPT32bwsQgfpwD/+3t1rBeDSD2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y37KMYAAADcAAAADwAAAAAAAAAAAAAAAACYAgAAZHJz&#10;L2Rvd25yZXYueG1sUEsFBgAAAAAEAAQA9QAAAIsDAAAAAA==&#10;" fillcolor="black" stroked="f"/>
                    <v:oval id="Oval 1086" o:spid="_x0000_s1443" style="position:absolute;left:3316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JvWsIA&#10;AADcAAAADwAAAGRycy9kb3ducmV2LnhtbERPTYvCMBC9C/6HMMLeNHVRcbtGEVGUPQhWYfE2NLNt&#10;tZmUJGr995uD4PHxvmeL1tTiTs5XlhUMBwkI4tzqigsFp+OmPwXhA7LG2jIpeJKHxbzbmWGq7YMP&#10;dM9CIWII+xQVlCE0qZQ+L8mgH9iGOHJ/1hkMEbpCaoePGG5q+ZkkE2mw4thQYkOrkvJrdjMK3Hq8&#10;DfK6WY8u+8vvl/0567MeK/XRa5ffIAK14S1+uXdawWgY18Yz8Qj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sm9awgAAANwAAAAPAAAAAAAAAAAAAAAAAJgCAABkcnMvZG93&#10;bnJldi54bWxQSwUGAAAAAAQABAD1AAAAhwMAAAAA&#10;" fillcolor="black" stroked="f"/>
                    <v:oval id="Oval 1087" o:spid="_x0000_s1444" style="position:absolute;left:2330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7KwcQA&#10;AADcAAAADwAAAGRycy9kb3ducmV2LnhtbESPQYvCMBSE78L+h/AEb2uqqGg1yiLKLh4E3QXx9mie&#10;bbV5KUnU+u+NsOBxmJlvmNmiMZW4kfOlZQW9bgKCOLO65FzB3+/6cwzCB2SNlWVS8CAPi/lHa4ap&#10;tnfe0W0fchEh7FNUUIRQp1L6rCCDvmtr4uidrDMYonS51A7vEW4q2U+SkTRYclwosKZlQdllfzUK&#10;3Gr4HeRlvRqct+fDxG6O+qiHSnXazdcURKAmvMP/7R+tYNCbwOtMP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+ysHEAAAA3AAAAA8AAAAAAAAAAAAAAAAAmAIAAGRycy9k&#10;b3ducmV2LnhtbFBLBQYAAAAABAAEAPUAAACJAwAAAAA=&#10;" fillcolor="black" stroked="f"/>
                    <v:oval id="Oval 1088" o:spid="_x0000_s1445" style="position:absolute;left:430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ip4cIA&#10;AADcAAAADwAAAGRycy9kb3ducmV2LnhtbERPTYvCMBC9C/6HMAt703RFRatRZFFWPAh2F8Tb0Ixt&#10;tZmUJKv135uD4PHxvufL1tTiRs5XlhV89RMQxLnVFRcK/n43vQkIH5A11pZJwYM8LBfdzhxTbe98&#10;oFsWChFD2KeooAyhSaX0eUkGfd82xJE7W2cwROgKqR3eY7ip5SBJxtJgxbGhxIa+S8qv2b9R4Naj&#10;nyCvm/Xwsr8cp3Z30ic9Uurzo13NQARqw1v8cm+1guEgzo9n4hG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qKnhwgAAANwAAAAPAAAAAAAAAAAAAAAAAJgCAABkcnMvZG93&#10;bnJldi54bWxQSwUGAAAAAAQABAD1AAAAhwMAAAAA&#10;" fillcolor="black" stroked="f"/>
                    <v:oval id="Oval 1089" o:spid="_x0000_s1446" style="position:absolute;left:3316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QMesYA&#10;AADcAAAADwAAAGRycy9kb3ducmV2LnhtbESPQWvCQBSE7wX/w/KE3uomQUtNXYOIovRQqAri7ZF9&#10;TWKyb8PuVtN/3y0Uehxm5htmUQymEzdyvrGsIJ0kIIhLqxuuFJyO26cXED4ga+wsk4Jv8lAsRw8L&#10;zLW98wfdDqESEcI+RwV1CH0upS9rMugntieO3qd1BkOUrpLa4T3CTSezJHmWBhuOCzX2tK6pbA9f&#10;RoHbzHZBttvN9Pp+Pc/t20Vf9Eypx/GwegURaAj/4b/2XiuYZin8nolH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eQMesYAAADcAAAADwAAAAAAAAAAAAAAAACYAgAAZHJz&#10;L2Rvd25yZXYueG1sUEsFBgAAAAAEAAQA9QAAAIsDAAAAAA==&#10;" fillcolor="black" stroked="f"/>
                    <v:oval id="Oval 1090" o:spid="_x0000_s1447" style="position:absolute;left:430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aSDcUA&#10;AADcAAAADwAAAGRycy9kb3ducmV2LnhtbESPQWvCQBSE7wX/w/IEb7pp0FJT1yASafFQ0ArF2yP7&#10;mkSzb8Puqum/7wpCj8PMfMMs8t604krON5YVPE8SEMSl1Q1XCg5fm/ErCB+QNbaWScEveciXg6cF&#10;ZtreeEfXfahEhLDPUEEdQpdJ6cuaDPqJ7Yij92OdwRClq6R2eItw08o0SV6kwYbjQo0drWsqz/uL&#10;UeCK2XuQ500xPX2evud2e9RHPVNqNOxXbyAC9eE//Gh/aAXTNIX7mXg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NpINxQAAANwAAAAPAAAAAAAAAAAAAAAAAJgCAABkcnMv&#10;ZG93bnJldi54bWxQSwUGAAAAAAQABAD1AAAAigMAAAAA&#10;" fillcolor="black" stroked="f"/>
                  </v:group>
                  <v:group id="Group 1091" o:spid="_x0000_s1448" style="position:absolute;left:8739;top:1419;width:2029;height:2045" coordorigin="8739,1419" coordsize="2029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37z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zfvPxgAAANwA&#10;AAAPAAAAAAAAAAAAAAAAAKoCAABkcnMvZG93bnJldi54bWxQSwUGAAAAAAQABAD6AAAAnQMAAAAA&#10;">
                    <v:oval id="Oval 1092" o:spid="_x0000_s1449" style="position:absolute;left:873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Ov4sUA&#10;AADcAAAADwAAAGRycy9kb3ducmV2LnhtbESPQWvCQBSE7wX/w/IEb7ppiKWmrkFEafFQ0ArF2yP7&#10;mkSzb8Puqum/7wpCj8PMfMPMi9604krON5YVPE8SEMSl1Q1XCg5fm/ErCB+QNbaWScEveSgWg6c5&#10;5treeEfXfahEhLDPUUEdQpdL6cuaDPqJ7Yij92OdwRClq6R2eItw08o0SV6kwYbjQo0drWoqz/uL&#10;UeDW0/cgz5t1dvo8fc/s9qiPeqrUaNgv30AE6sN/+NH+0AqyNIP7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k6/ixQAAANwAAAAPAAAAAAAAAAAAAAAAAJgCAABkcnMv&#10;ZG93bnJldi54bWxQSwUGAAAAAAQABAD1AAAAigMAAAAA&#10;" fillcolor="black" stroked="f"/>
                    <v:oval id="Oval 1093" o:spid="_x0000_s1450" style="position:absolute;left:923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8KecYA&#10;AADcAAAADwAAAGRycy9kb3ducmV2LnhtbESPQWvCQBSE70L/w/IK3nRjMKWNrqEUpaWHgmlBvD2y&#10;zySafRt2V03/fbcgeBxm5htmWQymExdyvrWsYDZNQBBXVrdcK/j53kyeQfiArLGzTAp+yUOxehgt&#10;Mdf2ylu6lKEWEcI+RwVNCH0upa8aMuintieO3sE6gyFKV0vt8BrhppNpkjxJgy3HhQZ7emuoOpVn&#10;o8Cts/cgT5v1/Ph13L3Yz73e60yp8ePwugARaAj38K39oRXM0wz+z8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t8KecYAAADcAAAADwAAAAAAAAAAAAAAAACYAgAAZHJz&#10;L2Rvd25yZXYueG1sUEsFBgAAAAAEAAQA9QAAAIsDAAAAAA==&#10;" fillcolor="black" stroked="f"/>
                    <v:oval id="Oval 1094" o:spid="_x0000_s1451" style="position:absolute;left:873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2UDsYA&#10;AADcAAAADwAAAGRycy9kb3ducmV2LnhtbESPQWvCQBSE74X+h+UVequbShRNXUMpBqUHQVsQb4/s&#10;axKTfRt2V43/visUehxm5htmkQ+mExdyvrGs4HWUgCAurW64UvD9VbzMQPiArLGzTApu5CFfPj4s&#10;MNP2yju67EMlIoR9hgrqEPpMSl/WZNCPbE8cvR/rDIYoXSW1w2uEm06Ok2QqDTYcF2rs6aOmst2f&#10;jQK3mqyDbItVetqeDnP7edRHPVHq+Wl4fwMRaAj/4b/2RitIx1O4n4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2UDsYAAADcAAAADwAAAAAAAAAAAAAAAACYAgAAZHJz&#10;L2Rvd25yZXYueG1sUEsFBgAAAAAEAAQA9QAAAIsDAAAAAA==&#10;" fillcolor="black" stroked="f"/>
                    <v:oval id="Oval 1095" o:spid="_x0000_s1452" style="position:absolute;left:9725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ExlcUA&#10;AADcAAAADwAAAGRycy9kb3ducmV2LnhtbESPQWsCMRSE74X+h/AEb5pV1OrWKEUUiwdBK4i3x+Z1&#10;d3XzsiRRt//eCEKPw8x8w0znjanEjZwvLSvodRMQxJnVJecKDj+rzhiED8gaK8uk4I88zGfvb1NM&#10;tb3zjm77kIsIYZ+igiKEOpXSZwUZ9F1bE0fv1zqDIUqXS+3wHuGmkv0kGUmDJceFAmtaFJRd9lej&#10;wC2H6yAvq+XgvD0fJ3Zz0ic9VKrdar4+QQRqwn/41f7WCgb9D3ieiUd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QTGVxQAAANwAAAAPAAAAAAAAAAAAAAAAAJgCAABkcnMv&#10;ZG93bnJldi54bWxQSwUGAAAAAAQABAD1AAAAigMAAAAA&#10;" fillcolor="black" stroked="f"/>
                    <v:oval id="Oval 1096" o:spid="_x0000_s1453" style="position:absolute;left:9725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6l58IA&#10;AADcAAAADwAAAGRycy9kb3ducmV2LnhtbERPTYvCMBC9C/6HMAt703RFRatRZFFWPAh2F8Tb0Ixt&#10;tZmUJKv135uD4PHxvufL1tTiRs5XlhV89RMQxLnVFRcK/n43vQkIH5A11pZJwYM8LBfdzhxTbe98&#10;oFsWChFD2KeooAyhSaX0eUkGfd82xJE7W2cwROgKqR3eY7ip5SBJxtJgxbGhxIa+S8qv2b9R4Naj&#10;nyCvm/Xwsr8cp3Z30ic9Uurzo13NQARqw1v8cm+1guEgro1n4hG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3qXnwgAAANwAAAAPAAAAAAAAAAAAAAAAAJgCAABkcnMvZG93&#10;bnJldi54bWxQSwUGAAAAAAQABAD1AAAAhwMAAAAA&#10;" fillcolor="black" stroked="f"/>
                    <v:oval id="Oval 1097" o:spid="_x0000_s1454" style="position:absolute;left:10218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IAfMUA&#10;AADcAAAADwAAAGRycy9kb3ducmV2LnhtbESPT4vCMBTE7wt+h/CEva2pootWo4goiocF/4B4ezTP&#10;ttq8lCSr9dsbYWGPw8z8hpnMGlOJOzlfWlbQ7SQgiDOrS84VHA+rryEIH5A1VpZJwZM8zKatjwmm&#10;2j54R/d9yEWEsE9RQRFCnUrps4IM+o6tiaN3sc5giNLlUjt8RLipZC9JvqXBkuNCgTUtCspu+1+j&#10;wC0H6yBvq2X/+nM9jez2rM96oNRnu5mPQQRqwn/4r73RCvq9EbzPxCMgp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kgB8xQAAANwAAAAPAAAAAAAAAAAAAAAAAJgCAABkcnMv&#10;ZG93bnJldi54bWxQSwUGAAAAAAQABAD1AAAAigMAAAAA&#10;" fillcolor="black" stroked="f"/>
                    <v:oval id="Oval 1098" o:spid="_x0000_s1455" style="position:absolute;left:873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E/PMEA&#10;AADcAAAADwAAAGRycy9kb3ducmV2LnhtbERPy4rCMBTdC/5DuIK7MfXJTDWKiOLgQlAHBneX5tpW&#10;m5uSRO38vVkMuDyc92zRmEo8yPnSsoJ+LwFBnFldcq7g57T5+AThA7LGyjIp+CMPi3m7NcNU2ycf&#10;6HEMuYgh7FNUUIRQp1L6rCCDvmdr4shdrDMYInS51A6fMdxUcpAkE2mw5NhQYE2rgrLb8W4UuPV4&#10;G+Rtsx5d99ffL7s767MeK9XtNMspiEBNeIv/3d9awWgY58cz8QjI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9xPzzBAAAA3AAAAA8AAAAAAAAAAAAAAAAAmAIAAGRycy9kb3du&#10;cmV2LnhtbFBLBQYAAAAABAAEAPUAAACGAwAAAAA=&#10;" fillcolor="black" stroked="f"/>
                    <v:oval id="Oval 1099" o:spid="_x0000_s1456" style="position:absolute;left:923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2ap8YA&#10;AADcAAAADwAAAGRycy9kb3ducmV2LnhtbESPT2sCMRTE7wW/Q3hCbzWrVanbjSJFqXgodC2It8fm&#10;df+4eVmSVLff3giFHoeZ+Q2TrXrTigs5X1tWMB4lIIgLq2suFXwdtk8vIHxA1thaJgW/5GG1HDxk&#10;mGp75U+65KEUEcI+RQVVCF0qpS8qMuhHtiOO3rd1BkOUrpTa4TXCTSsnSTKXBmuOCxV29FZRcc5/&#10;jAK3mb0Hed5ups1Hc1zY/Umf9Eypx2G/fgURqA//4b/2TiuYPo/hfiYeAbm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D2ap8YAAADcAAAADwAAAAAAAAAAAAAAAACYAgAAZHJz&#10;L2Rvd25yZXYueG1sUEsFBgAAAAAEAAQA9QAAAIsDAAAAAA==&#10;" fillcolor="black" stroked="f"/>
                    <v:oval id="Oval 1100" o:spid="_x0000_s1457" style="position:absolute;left:873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8E0MUA&#10;AADcAAAADwAAAGRycy9kb3ducmV2LnhtbESPT2sCMRTE74LfIbxCb5qt/6hbo4goSg+CWhBvj83r&#10;7urmZUlSXb+9KQgeh5n5DTOZNaYSV3K+tKzgo5uAIM6sLjlX8HNYdT5B+ICssbJMCu7kYTZttyaY&#10;anvjHV33IRcRwj5FBUUIdSqlzwoy6Lu2Jo7er3UGQ5Qul9rhLcJNJXtJMpIGS44LBda0KCi77P+M&#10;ArccroO8rJaD8/Z8HNvvkz7poVLvb838C0SgJrzCz/ZGKxj0e/B/Jh4BOX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7wTQxQAAANwAAAAPAAAAAAAAAAAAAAAAAJgCAABkcnMv&#10;ZG93bnJldi54bWxQSwUGAAAAAAQABAD1AAAAigMAAAAA&#10;" fillcolor="black" stroked="f"/>
                    <v:oval id="Oval 1101" o:spid="_x0000_s1458" style="position:absolute;left:9725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OhS8UA&#10;AADcAAAADwAAAGRycy9kb3ducmV2LnhtbESPQWsCMRSE70L/Q3iCN81atehqlFIUSw+CVhBvj81z&#10;d3XzsiRR13/fFASPw8x8w8wWjanEjZwvLSvo9xIQxJnVJecK9r+r7hiED8gaK8uk4EEeFvO31gxT&#10;be+8pdsu5CJC2KeooAihTqX0WUEGfc/WxNE7WWcwROlyqR3eI9xU8j1JPqTBkuNCgTV9FZRddlej&#10;wC1H6yAvq+XwvDkfJvbnqI96pFSn3XxOQQRqwiv8bH9rBcPBAP7Px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o6FLxQAAANwAAAAPAAAAAAAAAAAAAAAAAJgCAABkcnMv&#10;ZG93bnJldi54bWxQSwUGAAAAAAQABAD1AAAAigMAAAAA&#10;" fillcolor="black" stroked="f"/>
                    <v:oval id="Oval 1102" o:spid="_x0000_s1459" style="position:absolute;left:9725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o5P8UA&#10;AADcAAAADwAAAGRycy9kb3ducmV2LnhtbESPQWsCMRSE70L/Q3gFb5ptXaXdGqWIongQtIXi7bF5&#10;3V3dvCxJ1PXfG0HwOMzMN8x42ppanMn5yrKCt34Cgji3uuJCwe/PovcBwgdkjbVlUnAlD9PJS2eM&#10;mbYX3tJ5FwoRIewzVFCG0GRS+rwkg75vG+Lo/VtnMETpCqkdXiLc1PI9SUbSYMVxocSGZiXlx93J&#10;KHDz4TLI42KeHjaHv0+73uu9HirVfW2/v0AEasMz/GivtIJ0kML9TDwCcnI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Sjk/xQAAANwAAAAPAAAAAAAAAAAAAAAAAJgCAABkcnMv&#10;ZG93bnJldi54bWxQSwUGAAAAAAQABAD1AAAAigMAAAAA&#10;" fillcolor="black" stroked="f"/>
                    <v:oval id="Oval 1103" o:spid="_x0000_s1460" style="position:absolute;left:10218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acpMYA&#10;AADcAAAADwAAAGRycy9kb3ducmV2LnhtbESPT2sCMRTE74LfITyht5rVuqWuZkWKYulBqC0Ub4/N&#10;c/+4eVmSVNdv3xQKHoeZ+Q2zXPWmFRdyvrasYDJOQBAXVtdcKvj63D6+gPABWWNrmRTcyMMqHw6W&#10;mGl75Q+6HEIpIoR9hgqqELpMSl9UZNCPbUccvZN1BkOUrpTa4TXCTSunSfIsDdYcFyrs6LWi4nz4&#10;MQrcJt0Fed5uZs2++Z7b96M+6lSph1G/XoAI1Id7+L/9phXMnlL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wacpMYAAADcAAAADwAAAAAAAAAAAAAAAACYAgAAZHJz&#10;L2Rvd25yZXYueG1sUEsFBgAAAAAEAAQA9QAAAIsDAAAAAA==&#10;" fillcolor="black" stroked="f"/>
                    <v:oval id="Oval 1104" o:spid="_x0000_s1461" style="position:absolute;left:1071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QC08YA&#10;AADcAAAADwAAAGRycy9kb3ducmV2LnhtbESPQWvCQBSE74X+h+UVequbWpWaZpUiiuJBaFoQb4/s&#10;axLNvg27a4z/vlsQPA4z8w2TzXvTiI6cry0reB0kIIgLq2suFfx8r17eQfiArLGxTAqu5GE+e3zI&#10;MNX2wl/U5aEUEcI+RQVVCG0qpS8qMugHtiWO3q91BkOUrpTa4SXCTSOHSTKRBmuOCxW2tKioOOVn&#10;o8Atx+sgT6vl6Lg77qd2e9AHPVbq+an//AARqA/38K290QpGbxP4PxOPgJ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9QC08YAAADcAAAADwAAAAAAAAAAAAAAAACYAgAAZHJz&#10;L2Rvd25yZXYueG1sUEsFBgAAAAAEAAQA9QAAAIsDAAAAAA==&#10;" fillcolor="black" stroked="f"/>
                    <v:oval id="Oval 1105" o:spid="_x0000_s1462" style="position:absolute;left:1071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inSMUA&#10;AADcAAAADwAAAGRycy9kb3ducmV2LnhtbESPQWsCMRSE70L/Q3iCt5q1arWrUUpRLB6EqlC8PTbP&#10;3dXNy5JEXf+9KRQ8DjPzDTOdN6YSV3K+tKyg101AEGdWl5wr2O+Wr2MQPiBrrCyTgjt5mM9eWlNM&#10;tb3xD123IRcRwj5FBUUIdSqlzwoy6Lu2Jo7e0TqDIUqXS+3wFuGmkm9J8i4NlhwXCqzpq6DsvL0Y&#10;BW4xXAV5Xi4Gp83p98OuD/qgh0p12s3nBESgJjzD/+1vrWDQH8HfmXgE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mKdIxQAAANwAAAAPAAAAAAAAAAAAAAAAAJgCAABkcnMv&#10;ZG93bnJldi54bWxQSwUGAAAAAAQABAD1AAAAigMAAAAA&#10;" fillcolor="black" stroked="f"/>
                    <v:oval id="Oval 1106" o:spid="_x0000_s1463" style="position:absolute;left:1071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czOsEA&#10;AADcAAAADwAAAGRycy9kb3ducmV2LnhtbERPy4rCMBTdC/5DuIK7MfXJTDWKiOLgQlAHBneX5tpW&#10;m5uSRO38vVkMuDyc92zRmEo8yPnSsoJ+LwFBnFldcq7g57T5+AThA7LGyjIp+CMPi3m7NcNU2ycf&#10;6HEMuYgh7FNUUIRQp1L6rCCDvmdr4shdrDMYInS51A6fMdxUcpAkE2mw5NhQYE2rgrLb8W4UuPV4&#10;G+Rtsx5d99ffL7s767MeK9XtNMspiEBNeIv/3d9awWgY18Yz8QjI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HMzrBAAAA3AAAAA8AAAAAAAAAAAAAAAAAmAIAAGRycy9kb3du&#10;cmV2LnhtbFBLBQYAAAAABAAEAPUAAACGAwAAAAA=&#10;" fillcolor="black" stroked="f"/>
                    <v:oval id="Oval 1107" o:spid="_x0000_s1464" style="position:absolute;left:1071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uWocYA&#10;AADcAAAADwAAAGRycy9kb3ducmV2LnhtbESPT2sCMRTE70K/Q3iF3jTb+gddjVJEafEguAri7bF5&#10;3V3dvCxJqttv3wiCx2FmfsPMFq2pxZWcrywreO8lIIhzqysuFBz26+4YhA/IGmvLpOCPPCzmL50Z&#10;ptreeEfXLBQiQtinqKAMoUml9HlJBn3PNsTR+7HOYIjSFVI7vEW4qeVHkoykwYrjQokNLUvKL9mv&#10;UeBWw68gL+vV4Lw9Hyd2c9InPVTq7bX9nIII1IZn+NH+1goG/Qncz8Qj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uWocYAAADcAAAADwAAAAAAAAAAAAAAAACYAgAAZHJz&#10;L2Rvd25yZXYueG1sUEsFBgAAAAAEAAQA9QAAAIsDAAAAAA==&#10;" fillcolor="black" stroked="f"/>
                    <v:oval id="Oval 1108" o:spid="_x0000_s1465" style="position:absolute;left:923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dMQcMA&#10;AADcAAAADwAAAGRycy9kb3ducmV2LnhtbERPz2vCMBS+C/sfwhvspulGla0aZYyWyQ6CbiDeHs1b&#10;W21eSpK19b9fDoLHj+/3ajOaVvTkfGNZwfMsAUFcWt1wpeDnu5i+gvABWWNrmRRcycNm/TBZYabt&#10;wHvqD6ESMYR9hgrqELpMSl/WZNDPbEccuV/rDIYIXSW1wyGGm1a+JMlCGmw4NtTY0UdN5eXwZxS4&#10;fP4Z5KXI0/PufHyzXyd90nOlnh7H9yWIQGO4i2/urVaQpnF+PBOP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3dMQcMAAADcAAAADwAAAAAAAAAAAAAAAACYAgAAZHJzL2Rv&#10;d25yZXYueG1sUEsFBgAAAAAEAAQA9QAAAIgDAAAAAA==&#10;" fillcolor="black" stroked="f"/>
                    <v:oval id="Oval 1109" o:spid="_x0000_s1466" style="position:absolute;left:10218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vp2sYA&#10;AADcAAAADwAAAGRycy9kb3ducmV2LnhtbESPQWvCQBSE74L/YXmF3urGEqVNXUVKgtKDYFoo3h7Z&#10;1ySafRt2txr/vVsoeBxm5htmsRpMJ87kfGtZwXSSgCCurG65VvD1WTy9gPABWWNnmRRcycNqOR4t&#10;MNP2wns6l6EWEcI+QwVNCH0mpa8aMugntieO3o91BkOUrpba4SXCTSefk2QuDbYcFxrs6b2h6lT+&#10;GgUun22CPBV5etwdv1/tx0Ef9Eypx4dh/QYi0BDu4f/2VitI0yn8nYlH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Dvp2sYAAADcAAAADwAAAAAAAAAAAAAAAACYAgAAZHJz&#10;L2Rvd25yZXYueG1sUEsFBgAAAAAEAAQA9QAAAIsDAAAAAA==&#10;" fillcolor="black" stroked="f"/>
                    <v:oval id="Oval 1110" o:spid="_x0000_s1467" style="position:absolute;left:923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l3rcUA&#10;AADcAAAADwAAAGRycy9kb3ducmV2LnhtbESPQWvCQBSE7wX/w/IEb7ppiKWmrkFEafFQ0ArF2yP7&#10;mkSzb8Puqum/7wpCj8PMfMPMi9604krON5YVPE8SEMSl1Q1XCg5fm/ErCB+QNbaWScEveSgWg6c5&#10;5treeEfXfahEhLDPUUEdQpdL6cuaDPqJ7Yij92OdwRClq6R2eItw08o0SV6kwYbjQo0drWoqz/uL&#10;UeDW0/cgz5t1dvo8fc/s9qiPeqrUaNgv30AE6sN/+NH+0AqyLIX7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6XetxQAAANwAAAAPAAAAAAAAAAAAAAAAAJgCAABkcnMv&#10;ZG93bnJldi54bWxQSwUGAAAAAAQABAD1AAAAigMAAAAA&#10;" fillcolor="black" stroked="f"/>
                    <v:oval id="Oval 1111" o:spid="_x0000_s1468" style="position:absolute;left:10218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XSNsUA&#10;AADcAAAADwAAAGRycy9kb3ducmV2LnhtbESPQWsCMRSE70L/Q3gFb5ptXaXdGqWIongQtIXi7bF5&#10;3V3dvCxJ1PXfG0HwOMzMN8x42ppanMn5yrKCt34Cgji3uuJCwe/PovcBwgdkjbVlUnAlD9PJS2eM&#10;mbYX3tJ5FwoRIewzVFCG0GRS+rwkg75vG+Lo/VtnMETpCqkdXiLc1PI9SUbSYMVxocSGZiXlx93J&#10;KHDz4TLI42KeHjaHv0+73uu9HirVfW2/v0AEasMz/GivtII0HcD9TDwCcnI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pdI2xQAAANwAAAAPAAAAAAAAAAAAAAAAAJgCAABkcnMv&#10;ZG93bnJldi54bWxQSwUGAAAAAAQABAD1AAAAigMAAAAA&#10;" fillcolor="black" stroked="f"/>
                  </v:group>
                </v:group>
                <v:group id="Group 1112" o:spid="_x0000_s1469" style="position:absolute;left:851;top:12779;width:9917;height:2045" coordorigin="851,1419" coordsize="9917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/uGG8UAAADcAAAADwAAAGRycy9kb3ducmV2LnhtbESPT2vCQBTE7wW/w/KE&#10;3uomNhWJriKi4kEK/gHx9sg+k2D2bciuSfz23UKhx2FmfsPMl72pREuNKy0riEcRCOLM6pJzBZfz&#10;9mMKwnlkjZVlUvAiB8vF4G2OqbYdH6k9+VwECLsUFRTe16mULivIoBvZmjh4d9sY9EE2udQNdgFu&#10;KjmOook0WHJYKLCmdUHZ4/Q0CnYddqvPeNMeHvf163b++r4eYlLqfdivZiA89f4//NfeawV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/7hhvFAAAA3AAA&#10;AA8AAAAAAAAAAAAAAAAAqgIAAGRycy9kb3ducmV2LnhtbFBLBQYAAAAABAAEAPoAAACcAwAAAAA=&#10;">
                  <v:group id="Group 1113" o:spid="_x0000_s1470" style="position:absolute;left:851;top:1419;width:3508;height:2045" coordorigin="851,1419" coordsize="3508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LcjgM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C3I4DFAAAA3AAA&#10;AA8AAAAAAAAAAAAAAAAAqgIAAGRycy9kb3ducmV2LnhtbFBLBQYAAAAABAAEAPoAAACcAwAAAAA=&#10;">
                    <v:oval id="Oval 1114" o:spid="_x0000_s1471" style="position:absolute;left:85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JxrsUA&#10;AADcAAAADwAAAGRycy9kb3ducmV2LnhtbESPQWvCQBSE70L/w/IK3nRTiWJT11BKxNKDoBaKt0f2&#10;NYlm34bdVdN/3xUEj8PMfMMs8t604kLON5YVvIwTEMSl1Q1XCr73q9EchA/IGlvLpOCPPOTLp8EC&#10;M22vvKXLLlQiQthnqKAOocuk9GVNBv3YdsTR+7XOYIjSVVI7vEa4aeUkSWbSYMNxocaOPmoqT7uz&#10;UeCK6TrI06pIj5vjz6v9OuiDnio1fO7f30AE6sMjfG9/agVpOoPbmX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0nGuxQAAANwAAAAPAAAAAAAAAAAAAAAAAJgCAABkcnMv&#10;ZG93bnJldi54bWxQSwUGAAAAAAQABAD1AAAAigMAAAAA&#10;" fillcolor="black" stroked="f"/>
                    <v:oval id="Oval 1115" o:spid="_x0000_s1472" style="position:absolute;left:1344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7UNcUA&#10;AADcAAAADwAAAGRycy9kb3ducmV2LnhtbESPQWsCMRSE70L/Q3gFb5ptWbXdGqWIongQtIXi7bF5&#10;3V3dvCxJ1PXfG0HwOMzMN8x42ppanMn5yrKCt34Cgji3uuJCwe/PovcBwgdkjbVlUnAlD9PJS2eM&#10;mbYX3tJ5FwoRIewzVFCG0GRS+rwkg75vG+Lo/VtnMETpCqkdXiLc1PI9SYbSYMVxocSGZiXlx93J&#10;KHDzwTLI42KeHjaHv0+73uu9HijVfW2/v0AEasMz/GivtII0HcH9TDwCcnI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ntQ1xQAAANwAAAAPAAAAAAAAAAAAAAAAAJgCAABkcnMv&#10;ZG93bnJldi54bWxQSwUGAAAAAAQABAD1AAAAigMAAAAA&#10;" fillcolor="black" stroked="f"/>
                    <v:oval id="Oval 1116" o:spid="_x0000_s1473" style="position:absolute;left:85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FAR8MA&#10;AADcAAAADwAAAGRycy9kb3ducmV2LnhtbERPz2vCMBS+C/sfwhvspulGla0aZYyWyQ6CbiDeHs1b&#10;W21eSpK19b9fDoLHj+/3ajOaVvTkfGNZwfMsAUFcWt1wpeDnu5i+gvABWWNrmRRcycNm/TBZYabt&#10;wHvqD6ESMYR9hgrqELpMSl/WZNDPbEccuV/rDIYIXSW1wyGGm1a+JMlCGmw4NtTY0UdN5eXwZxS4&#10;fP4Z5KXI0/PufHyzXyd90nOlnh7H9yWIQGO4i2/urVaQpnFtPBOP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FAR8MAAADcAAAADwAAAAAAAAAAAAAAAACYAgAAZHJzL2Rv&#10;d25yZXYueG1sUEsFBgAAAAAEAAQA9QAAAIgDAAAAAA==&#10;" fillcolor="black" stroked="f"/>
                    <v:oval id="Oval 1117" o:spid="_x0000_s1474" style="position:absolute;left:1837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3l3MYA&#10;AADcAAAADwAAAGRycy9kb3ducmV2LnhtbESPT2sCMRTE70K/Q3iF3mq2ZRXdmpVSFKUHwbVQvD02&#10;r/vHzcuSpLp+e1MoeBxm5jfMYjmYTpzJ+caygpdxAoK4tLrhSsHXYf08A+EDssbOMim4kodl/jBa&#10;YKbthfd0LkIlIoR9hgrqEPpMSl/WZNCPbU8cvR/rDIYoXSW1w0uEm06+JslUGmw4LtTY00dN5an4&#10;NQrcarIJ8rRepe2u/Z7bz6M+6olST4/D+xuIQEO4h//bW60gTef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k3l3MYAAADcAAAADwAAAAAAAAAAAAAAAACYAgAAZHJz&#10;L2Rvd25yZXYueG1sUEsFBgAAAAAEAAQA9QAAAIsDAAAAAA==&#10;" fillcolor="black" stroked="f"/>
                    <v:oval id="Oval 1118" o:spid="_x0000_s1475" style="position:absolute;left:1837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7anMIA&#10;AADcAAAADwAAAGRycy9kb3ducmV2LnhtbERPy4rCMBTdD/gP4Qqz09TBilajiCgOLgZ8gLi7NNe2&#10;2tyUJGrn781iYJaH854tWlOLJzlfWVYw6CcgiHOrKy4UnI6b3hiED8gaa8uk4Jc8LOadjxlm2r54&#10;T89DKEQMYZ+hgjKEJpPS5yUZ9H3bEEfuap3BEKErpHb4iuGmll9JMpIGK44NJTa0Kim/Hx5GgVun&#10;2yDvm/Xw9nM7T+zuoi86Veqz2y6nIAK14V/85/7WCoZpnB/PxCMg5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rtqcwgAAANwAAAAPAAAAAAAAAAAAAAAAAJgCAABkcnMvZG93&#10;bnJldi54bWxQSwUGAAAAAAQABAD1AAAAhwMAAAAA&#10;" fillcolor="black" stroked="f"/>
                    <v:oval id="Oval 1119" o:spid="_x0000_s1476" style="position:absolute;left:2330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J/B8UA&#10;AADcAAAADwAAAGRycy9kb3ducmV2LnhtbESPQWvCQBSE74X+h+UJ3upGMdJGVymSoPQgaAvi7ZF9&#10;JtHs27C7avrvu4VCj8PMfMMsVr1pxZ2cbywrGI8SEMSl1Q1XCr4+i5dXED4ga2wtk4Jv8rBaPj8t&#10;MNP2wXu6H0IlIoR9hgrqELpMSl/WZNCPbEccvbN1BkOUrpLa4SPCTSsnSTKTBhuOCzV2tK6pvB5u&#10;RoHL002Q1yKfXnaX45v9OOmTTpUaDvr3OYhAffgP/7W3WsE0HcPvmXgE5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4n8HxQAAANwAAAAPAAAAAAAAAAAAAAAAAJgCAABkcnMv&#10;ZG93bnJldi54bWxQSwUGAAAAAAQABAD1AAAAigMAAAAA&#10;" fillcolor="black" stroked="f"/>
                    <v:oval id="Oval 1120" o:spid="_x0000_s1477" style="position:absolute;left:85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DhcMYA&#10;AADcAAAADwAAAGRycy9kb3ducmV2LnhtbESPQWvCQBSE70L/w/IK3nRjMKWNrqEUpaWHgmlBvD2y&#10;zySafRt2V03/fbcgeBxm5htmWQymExdyvrWsYDZNQBBXVrdcK/j53kyeQfiArLGzTAp+yUOxehgt&#10;Mdf2ylu6lKEWEcI+RwVNCH0upa8aMuintieO3sE6gyFKV0vt8BrhppNpkjxJgy3HhQZ7emuoOpVn&#10;o8Cts/cgT5v1/Ph13L3Yz73e60yp8ePwugARaAj38K39oRXMsxT+z8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DhcMYAAADcAAAADwAAAAAAAAAAAAAAAACYAgAAZHJz&#10;L2Rvd25yZXYueG1sUEsFBgAAAAAEAAQA9QAAAIsDAAAAAA==&#10;" fillcolor="black" stroked="f"/>
                    <v:oval id="Oval 1121" o:spid="_x0000_s1478" style="position:absolute;left:1344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xE68YA&#10;AADcAAAADwAAAGRycy9kb3ducmV2LnhtbESPT2sCMRTE74LfITyht5rVuqWuZkWKYulBqC0Ub4/N&#10;c/+4eVmSVNdv3xQKHoeZ+Q2zXPWmFRdyvrasYDJOQBAXVtdcKvj63D6+gPABWWNrmRTcyMMqHw6W&#10;mGl75Q+6HEIpIoR9hgqqELpMSl9UZNCPbUccvZN1BkOUrpTa4TXCTSunSfIsDdYcFyrs6LWi4nz4&#10;MQrcJt0Fed5uZs2++Z7b96M+6lSph1G/XoAI1Id7+L/9phXM0if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nxE68YAAADcAAAADwAAAAAAAAAAAAAAAACYAgAAZHJz&#10;L2Rvd25yZXYueG1sUEsFBgAAAAAEAAQA9QAAAIsDAAAAAA==&#10;" fillcolor="black" stroked="f"/>
                    <v:oval id="Oval 1122" o:spid="_x0000_s1479" style="position:absolute;left:85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Xcn8YA&#10;AADcAAAADwAAAGRycy9kb3ducmV2LnhtbESPT2sCMRTE70K/Q3iF3jRb2RW7NStFlJYeBG2heHts&#10;XvePm5clSXX99qYgeBxm5jfMYjmYTpzI+caygudJAoK4tLrhSsH312Y8B+EDssbOMim4kIdl8TBa&#10;YK7tmXd02odKRAj7HBXUIfS5lL6syaCf2J44er/WGQxRukpqh+cIN52cJslMGmw4LtTY06qm8rj/&#10;MwrcOnsP8rhZp+22/Xmxnwd90JlST4/D2yuIQEO4h2/tD60gzVL4PxOPgCy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ZXcn8YAAADcAAAADwAAAAAAAAAAAAAAAACYAgAAZHJz&#10;L2Rvd25yZXYueG1sUEsFBgAAAAAEAAQA9QAAAIsDAAAAAA==&#10;" fillcolor="black" stroked="f"/>
                    <v:oval id="Oval 1123" o:spid="_x0000_s1480" style="position:absolute;left:1837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l5BMUA&#10;AADcAAAADwAAAGRycy9kb3ducmV2LnhtbESPQWsCMRSE7wX/Q3hCbzWruKWuRhFRFA+FqiDeHpvn&#10;7urmZUlSXf+9EQo9DjPzDTOZtaYWN3K+sqyg30tAEOdWV1woOOxXH18gfEDWWFsmBQ/yMJt23iaY&#10;aXvnH7rtQiEihH2GCsoQmkxKn5dk0PdsQxy9s3UGQ5SukNrhPcJNLQdJ8ikNVhwXSmxoUVJ+3f0a&#10;BW6ZroO8rpbDy/flOLLbkz7pVKn3bjsfgwjUhv/wX3ujFQzTFF5n4hGQ0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2XkExQAAANwAAAAPAAAAAAAAAAAAAAAAAJgCAABkcnMv&#10;ZG93bnJldi54bWxQSwUGAAAAAAQABAD1AAAAigMAAAAA&#10;" fillcolor="black" stroked="f"/>
                    <v:oval id="Oval 1124" o:spid="_x0000_s1481" style="position:absolute;left:1837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vnc8YA&#10;AADcAAAADwAAAGRycy9kb3ducmV2LnhtbESPT2vCQBTE7wW/w/KE3urGYkSjaxCJtPRQ8A+It0f2&#10;mUSzb8PuVtNv3y0Uehxm5jfMMu9NK+7kfGNZwXiUgCAurW64UnA8bF9mIHxA1thaJgXf5CFfDZ6W&#10;mGn74B3d96ESEcI+QwV1CF0mpS9rMuhHtiOO3sU6gyFKV0nt8BHhppWvSTKVBhuOCzV2tKmpvO2/&#10;jAJXpG9B3rbF5Pp5Pc3tx1mfdarU87BfL0AE6sN/+K/9rhVM0in8nolH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vnc8YAAADcAAAADwAAAAAAAAAAAAAAAACYAgAAZHJz&#10;L2Rvd25yZXYueG1sUEsFBgAAAAAEAAQA9QAAAIsDAAAAAA==&#10;" fillcolor="black" stroked="f"/>
                    <v:oval id="Oval 1125" o:spid="_x0000_s1482" style="position:absolute;left:2330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dC6MYA&#10;AADcAAAADwAAAGRycy9kb3ducmV2LnhtbESPT2sCMRTE74V+h/AK3jTb4la7NUoRRfEg+AfE22Pz&#10;uru6eVmSqOu3NwWhx2FmfsOMJq2pxZWcrywreO8lIIhzqysuFOx38+4QhA/IGmvLpOBOHibj15cR&#10;ZtreeEPXbShEhLDPUEEZQpNJ6fOSDPqebYij92udwRClK6R2eItwU8uPJPmUBiuOCyU2NC0pP28v&#10;RoGbpYsgz/NZ/7Q+Hb7s6qiPOlWq89b+fIMI1Ib/8LO91Ar66QD+zsQjIM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dC6MYAAADcAAAADwAAAAAAAAAAAAAAAACYAgAAZHJz&#10;L2Rvd25yZXYueG1sUEsFBgAAAAAEAAQA9QAAAIsDAAAAAA==&#10;" fillcolor="black" stroked="f"/>
                    <v:oval id="Oval 1126" o:spid="_x0000_s1483" style="position:absolute;left:2823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jWmsIA&#10;AADcAAAADwAAAGRycy9kb3ducmV2LnhtbERPy4rCMBTdD/gP4Qqz09TBilajiCgOLgZ8gLi7NNe2&#10;2tyUJGrn781iYJaH854tWlOLJzlfWVYw6CcgiHOrKy4UnI6b3hiED8gaa8uk4Jc8LOadjxlm2r54&#10;T89DKEQMYZ+hgjKEJpPS5yUZ9H3bEEfuap3BEKErpHb4iuGmll9JMpIGK44NJTa0Kim/Hx5GgVun&#10;2yDvm/Xw9nM7T+zuoi86Veqz2y6nIAK14V/85/7WCoZpXBvPxCMg5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2NaawgAAANwAAAAPAAAAAAAAAAAAAAAAAJgCAABkcnMvZG93&#10;bnJldi54bWxQSwUGAAAAAAQABAD1AAAAhwMAAAAA&#10;" fillcolor="black" stroked="f"/>
                    <v:oval id="Oval 1127" o:spid="_x0000_s1484" style="position:absolute;left:3316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RzAcUA&#10;AADcAAAADwAAAGRycy9kb3ducmV2LnhtbESPT2sCMRTE7wW/Q3hCbzWruKJbsyKitHgQ1ELx9ti8&#10;7h83L0uS6vbbN0Khx2FmfsMsV71pxY2cry0rGI8SEMSF1TWXCj7Ou5c5CB+QNbaWScEPeVjlg6cl&#10;Ztre+Ui3UyhFhLDPUEEVQpdJ6YuKDPqR7Yij92WdwRClK6V2eI9w08pJksykwZrjQoUdbSoqrqdv&#10;o8Bt07cgr7vttDk0nwu7v+iLTpV6HvbrVxCB+vAf/mu/awXTdAGPM/EIy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lHMBxQAAANwAAAAPAAAAAAAAAAAAAAAAAJgCAABkcnMv&#10;ZG93bnJldi54bWxQSwUGAAAAAAQABAD1AAAAigMAAAAA&#10;" fillcolor="black" stroked="f"/>
                    <v:oval id="Oval 1128" o:spid="_x0000_s1485" style="position:absolute;left:2823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IQIcIA&#10;AADcAAAADwAAAGRycy9kb3ducmV2LnhtbERPTYvCMBC9C/6HMMLeNHVRWatRZFEUD8JWQbwNzdhW&#10;m0lJstr995uD4PHxvufL1tTiQc5XlhUMBwkI4tzqigsFp+Om/wXCB2SNtWVS8EcelotuZ46ptk/+&#10;oUcWChFD2KeooAyhSaX0eUkG/cA2xJG7WmcwROgKqR0+Y7ip5WeSTKTBimNDiQ19l5Tfs1+jwK3H&#10;2yDvm/Xodridp3Z/0Rc9Vuqj165mIAK14S1+uXdawWgS58cz8Qj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whAhwgAAANwAAAAPAAAAAAAAAAAAAAAAAJgCAABkcnMvZG93&#10;bnJldi54bWxQSwUGAAAAAAQABAD1AAAAhwMAAAAA&#10;" fillcolor="black" stroked="f"/>
                    <v:oval id="Oval 1129" o:spid="_x0000_s1486" style="position:absolute;left:380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61usUA&#10;AADcAAAADwAAAGRycy9kb3ducmV2LnhtbESPT4vCMBTE74LfITxhb2vqoqLVKCKKi4cF/4B4ezTP&#10;ttq8lCRq99ubhQWPw8z8hpnOG1OJBzlfWlbQ6yYgiDOrS84VHA/rzxEIH5A1VpZJwS95mM/arSmm&#10;2j55R499yEWEsE9RQRFCnUrps4IM+q6tiaN3sc5giNLlUjt8Rrip5FeSDKXBkuNCgTUtC8pu+7tR&#10;4FaDTZC39ap//bmexnZ71mc9UOqj0ywmIAI14R3+b39rBf1hD/7OxCMgZ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jrW6xQAAANwAAAAPAAAAAAAAAAAAAAAAAJgCAABkcnMv&#10;ZG93bnJldi54bWxQSwUGAAAAAAQABAD1AAAAigMAAAAA&#10;" fillcolor="black" stroked="f"/>
                    <v:oval id="Oval 1130" o:spid="_x0000_s1487" style="position:absolute;left:380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wrzcYA&#10;AADcAAAADwAAAGRycy9kb3ducmV2LnhtbESPQWvCQBSE74X+h+UVequbShRNXUMpBqUHQVsQb4/s&#10;axKTfRt2V43/visUehxm5htmkQ+mExdyvrGs4HWUgCAurW64UvD9VbzMQPiArLGzTApu5CFfPj4s&#10;MNP2yju67EMlIoR9hgrqEPpMSl/WZNCPbE8cvR/rDIYoXSW1w2uEm06Ok2QqDTYcF2rs6aOmst2f&#10;jQK3mqyDbItVetqeDnP7edRHPVHq+Wl4fwMRaAj/4b/2RitIp2O4n4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1wrzcYAAADcAAAADwAAAAAAAAAAAAAAAACYAgAAZHJz&#10;L2Rvd25yZXYueG1sUEsFBgAAAAAEAAQA9QAAAIsDAAAAAA==&#10;" fillcolor="black" stroked="f"/>
                    <v:oval id="Oval 1131" o:spid="_x0000_s1488" style="position:absolute;left:430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COVsYA&#10;AADcAAAADwAAAGRycy9kb3ducmV2LnhtbESPQWvCQBSE74X+h+UVequbWpWaZpUiiuJBaFoQb4/s&#10;axLNvg27a4z/vlsQPA4z8w2TzXvTiI6cry0reB0kIIgLq2suFfx8r17eQfiArLGxTAqu5GE+e3zI&#10;MNX2wl/U5aEUEcI+RQVVCG0qpS8qMugHtiWO3q91BkOUrpTa4SXCTSOHSTKRBmuOCxW2tKioOOVn&#10;o8Atx+sgT6vl6Lg77qd2e9AHPVbq+an//AARqA/38K290QpGkzf4PxOPgJ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BCOVsYAAADcAAAADwAAAAAAAAAAAAAAAACYAgAAZHJz&#10;L2Rvd25yZXYueG1sUEsFBgAAAAAEAAQA9QAAAIsDAAAAAA==&#10;" fillcolor="black" stroked="f"/>
                    <v:oval id="Oval 1132" o:spid="_x0000_s1489" style="position:absolute;left:2823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kWIsUA&#10;AADcAAAADwAAAGRycy9kb3ducmV2LnhtbESPQWvCQBSE70L/w/IK3nRTiWJT11BKxNKDoBaKt0f2&#10;NYlm34bdVdN/3xUEj8PMfMMs8t604kLON5YVvIwTEMSl1Q1XCr73q9EchA/IGlvLpOCPPOTLp8EC&#10;M22vvKXLLlQiQthnqKAOocuk9GVNBv3YdsTR+7XOYIjSVVI7vEa4aeUkSWbSYMNxocaOPmoqT7uz&#10;UeCK6TrI06pIj5vjz6v9OuiDnio1fO7f30AE6sMjfG9/agXpLIXbmX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+RYixQAAANwAAAAPAAAAAAAAAAAAAAAAAJgCAABkcnMv&#10;ZG93bnJldi54bWxQSwUGAAAAAAQABAD1AAAAigMAAAAA&#10;" fillcolor="black" stroked="f"/>
                    <v:oval id="Oval 1133" o:spid="_x0000_s1490" style="position:absolute;left:3316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WzucYA&#10;AADcAAAADwAAAGRycy9kb3ducmV2LnhtbESPT2vCQBTE7wW/w/KE3urGYkSjaxCJtPRQ8A+It0f2&#10;mUSzb8PuVtNv3y0Uehxm5jfMMu9NK+7kfGNZwXiUgCAurW64UnA8bF9mIHxA1thaJgXf5CFfDZ6W&#10;mGn74B3d96ESEcI+QwV1CF0mpS9rMuhHtiOO3sU6gyFKV0nt8BHhppWvSTKVBhuOCzV2tKmpvO2/&#10;jAJXpG9B3rbF5Pp5Pc3tx1mfdarU87BfL0AE6sN/+K/9rhVMpin8nolH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WzucYAAADcAAAADwAAAAAAAAAAAAAAAACYAgAAZHJz&#10;L2Rvd25yZXYueG1sUEsFBgAAAAAEAAQA9QAAAIsDAAAAAA==&#10;" fillcolor="black" stroked="f"/>
                    <v:oval id="Oval 1134" o:spid="_x0000_s1491" style="position:absolute;left:2823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ctzsUA&#10;AADcAAAADwAAAGRycy9kb3ducmV2LnhtbESPT4vCMBTE74LfITxhb5ruokW7RhFRlD0s+AcWb4/m&#10;bVttXkoStX77zYLgcZiZ3zDTeWtqcSPnK8sK3gcJCOLc6ooLBcfDuj8G4QOyxtoyKXiQh/ms25li&#10;pu2dd3Tbh0JECPsMFZQhNJmUPi/JoB/Yhjh6v9YZDFG6QmqH9wg3tfxIklQarDgulNjQsqT8sr8a&#10;BW412gR5Wa+G5+/zz8R+nfRJj5R667WLTxCB2vAKP9tbrWCYpvB/Jh4BO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Zy3OxQAAANwAAAAPAAAAAAAAAAAAAAAAAJgCAABkcnMv&#10;ZG93bnJldi54bWxQSwUGAAAAAAQABAD1AAAAigMAAAAA&#10;" fillcolor="black" stroked="f"/>
                    <v:oval id="Oval 1135" o:spid="_x0000_s1492" style="position:absolute;left:380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uIVcUA&#10;AADcAAAADwAAAGRycy9kb3ducmV2LnhtbESPQWsCMRSE70L/Q3iCN81a1OpqlFIUSw+CVhBvj81z&#10;d3XzsiRR13/fFASPw8x8w8wWjanEjZwvLSvo9xIQxJnVJecK9r+r7hiED8gaK8uk4EEeFvO31gxT&#10;be+8pdsu5CJC2KeooAihTqX0WUEGfc/WxNE7WWcwROlyqR3eI9xU8j1JRtJgyXGhwJq+Csouu6tR&#10;4JbDdZCX1XJw3pwPE/tz1Ec9VKrTbj6nIAI14RV+tr+1gsHoA/7Px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K4hVxQAAANwAAAAPAAAAAAAAAAAAAAAAAJgCAABkcnMv&#10;ZG93bnJldi54bWxQSwUGAAAAAAQABAD1AAAAigMAAAAA&#10;" fillcolor="black" stroked="f"/>
                    <v:oval id="Oval 1136" o:spid="_x0000_s1493" style="position:absolute;left:380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QcJ8IA&#10;AADcAAAADwAAAGRycy9kb3ducmV2LnhtbERPTYvCMBC9C/6HMMLeNHVRWatRZFEUD8JWQbwNzdhW&#10;m0lJstr995uD4PHxvufL1tTiQc5XlhUMBwkI4tzqigsFp+Om/wXCB2SNtWVS8EcelotuZ46ptk/+&#10;oUcWChFD2KeooAyhSaX0eUkG/cA2xJG7WmcwROgKqR0+Y7ip5WeSTKTBimNDiQ19l5Tfs1+jwK3H&#10;2yDvm/Xodridp3Z/0Rc9Vuqj165mIAK14S1+uXdawWgS18Yz8Qj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tBwnwgAAANwAAAAPAAAAAAAAAAAAAAAAAJgCAABkcnMvZG93&#10;bnJldi54bWxQSwUGAAAAAAQABAD1AAAAhwMAAAAA&#10;" fillcolor="black" stroked="f"/>
                    <v:oval id="Oval 1137" o:spid="_x0000_s1494" style="position:absolute;left:430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i5vMYA&#10;AADcAAAADwAAAGRycy9kb3ducmV2LnhtbESPQWvCQBSE74X+h+UVvOmmEqVGVynFUOlBqC2It0f2&#10;NYlm34bdbRL/fVcQehxm5htmtRlMIzpyvras4HmSgCAurK65VPD9lY9fQPiArLGxTAqu5GGzfnxY&#10;YaZtz5/UHUIpIoR9hgqqENpMSl9UZNBPbEscvR/rDIYoXSm1wz7CTSOnSTKXBmuOCxW29FZRcTn8&#10;GgVuO3sP8pJv0/P+fFzYj5M+6ZlSo6fhdQki0BD+w/f2TitI5wu4nYlH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fi5vMYAAADcAAAADwAAAAAAAAAAAAAAAACYAgAAZHJz&#10;L2Rvd25yZXYueG1sUEsFBgAAAAAEAAQA9QAAAIsDAAAAAA==&#10;" fillcolor="black" stroked="f"/>
                    <v:oval id="Oval 1138" o:spid="_x0000_s1495" style="position:absolute;left:1344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uG/MMA&#10;AADcAAAADwAAAGRycy9kb3ducmV2LnhtbERPy2rCQBTdF/yH4Qrd6UQxfaSOImKwdCFoC8XdJXOb&#10;RDN3wsw0iX/fWQhdHs57uR5MIzpyvrasYDZNQBAXVtdcKvj6zCcvIHxA1thYJgU38rBejR6WmGnb&#10;85G6UyhFDGGfoYIqhDaT0hcVGfRT2xJH7sc6gyFCV0rtsI/hppHzJHmSBmuODRW2tK2ouJ5+jQK3&#10;S/dBXvPd4nK4fL/aj7M+61Spx/GweQMRaAj/4rv7XStYPMf58Uw8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uG/MMAAADcAAAADwAAAAAAAAAAAAAAAACYAgAAZHJzL2Rv&#10;d25yZXYueG1sUEsFBgAAAAAEAAQA9QAAAIgDAAAAAA==&#10;" fillcolor="black" stroked="f"/>
                    <v:oval id="Oval 1139" o:spid="_x0000_s1496" style="position:absolute;left:2330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cjZ8YA&#10;AADcAAAADwAAAGRycy9kb3ducmV2LnhtbESPW2sCMRSE34X+h3AKfatZi5e6bpRSlEofCl0L4tth&#10;c9yLm5MlSXX9941Q8HGYmW+YbNWbVpzJ+dqygtEwAUFcWF1zqeBnt3l+BeEDssbWMim4kofV8mGQ&#10;Yarthb/pnIdSRAj7FBVUIXSplL6oyKAf2o44ekfrDIYoXSm1w0uEm1a+JMlUGqw5LlTY0XtFxSn/&#10;NQrcevIR5GmzHjdfzX5uPw/6oCdKPT32bwsQgfpwD/+3t1rBeDaC2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cjZ8YAAADcAAAADwAAAAAAAAAAAAAAAACYAgAAZHJz&#10;L2Rvd25yZXYueG1sUEsFBgAAAAAEAAQA9QAAAIsDAAAAAA==&#10;" fillcolor="black" stroked="f"/>
                    <v:oval id="Oval 1140" o:spid="_x0000_s1497" style="position:absolute;left:1344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W9EMUA&#10;AADcAAAADwAAAGRycy9kb3ducmV2LnhtbESPQWsCMRSE74X+h/AEb5pV1OrWKEUUiwdBK4i3x+Z1&#10;d3XzsiRRt//eCEKPw8x8w0znjanEjZwvLSvodRMQxJnVJecKDj+rzhiED8gaK8uk4I88zGfvb1NM&#10;tb3zjm77kIsIYZ+igiKEOpXSZwUZ9F1bE0fv1zqDIUqXS+3wHuGmkv0kGUmDJceFAmtaFJRd9lej&#10;wC2H6yAvq+XgvD0fJ3Zz0ic9VKrdar4+QQRqwn/41f7WCgYffXieiUd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hb0QxQAAANwAAAAPAAAAAAAAAAAAAAAAAJgCAABkcnMv&#10;ZG93bnJldi54bWxQSwUGAAAAAAQABAD1AAAAigMAAAAA&#10;" fillcolor="black" stroked="f"/>
                    <v:oval id="Oval 1141" o:spid="_x0000_s1498" style="position:absolute;left:3316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kYi8UA&#10;AADcAAAADwAAAGRycy9kb3ducmV2LnhtbESPQWsCMRSE70L/Q3iCt5q1arWrUUpRLB6EqlC8PTbP&#10;3dXNy5JEXf+9KRQ8DjPzDTOdN6YSV3K+tKyg101AEGdWl5wr2O+Wr2MQPiBrrCyTgjt5mM9eWlNM&#10;tb3xD123IRcRwj5FBUUIdSqlzwoy6Lu2Jo7e0TqDIUqXS+3wFuGmkm9J8i4NlhwXCqzpq6DsvL0Y&#10;BW4xXAV5Xi4Gp83p98OuD/qgh0p12s3nBESgJjzD/+1vrWAw6sPfmXgE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yRiLxQAAANwAAAAPAAAAAAAAAAAAAAAAAJgCAABkcnMv&#10;ZG93bnJldi54bWxQSwUGAAAAAAQABAD1AAAAigMAAAAA&#10;" fillcolor="black" stroked="f"/>
                    <v:oval id="Oval 1142" o:spid="_x0000_s1499" style="position:absolute;left:2330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CA/8UA&#10;AADcAAAADwAAAGRycy9kb3ducmV2LnhtbESPQWsCMRSE70L/Q3gFb5ptWbXdGqWIongQtIXi7bF5&#10;3V3dvCxJ1PXfG0HwOMzMN8x42ppanMn5yrKCt34Cgji3uuJCwe/PovcBwgdkjbVlUnAlD9PJS2eM&#10;mbYX3tJ5FwoRIewzVFCG0GRS+rwkg75vG+Lo/VtnMETpCqkdXiLc1PI9SYbSYMVxocSGZiXlx93J&#10;KHDzwTLI42KeHjaHv0+73uu9HijVfW2/v0AEasMz/GivtIJ0lML9TDwCcnI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IID/xQAAANwAAAAPAAAAAAAAAAAAAAAAAJgCAABkcnMv&#10;ZG93bnJldi54bWxQSwUGAAAAAAQABAD1AAAAigMAAAAA&#10;" fillcolor="black" stroked="f"/>
                    <v:oval id="Oval 1143" o:spid="_x0000_s1500" style="position:absolute;left:430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wlZMYA&#10;AADcAAAADwAAAGRycy9kb3ducmV2LnhtbESPT2sCMRTE74V+h/AK3jTb4la7NUoRRfEg+AfE22Pz&#10;uru6eVmSqOu3NwWhx2FmfsOMJq2pxZWcrywreO8lIIhzqysuFOx38+4QhA/IGmvLpOBOHibj15cR&#10;ZtreeEPXbShEhLDPUEEZQpNJ6fOSDPqebYij92udwRClK6R2eItwU8uPJPmUBiuOCyU2NC0pP28v&#10;RoGbpYsgz/NZ/7Q+Hb7s6qiPOlWq89b+fIMI1Ib/8LO91Ar6gxT+zsQjIM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WwlZMYAAADcAAAADwAAAAAAAAAAAAAAAACYAgAAZHJz&#10;L2Rvd25yZXYueG1sUEsFBgAAAAAEAAQA9QAAAIsDAAAAAA==&#10;" fillcolor="black" stroked="f"/>
                    <v:oval id="Oval 1144" o:spid="_x0000_s1501" style="position:absolute;left:3316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67E8UA&#10;AADcAAAADwAAAGRycy9kb3ducmV2LnhtbESPQWsCMRSE70L/Q3iCN81a1OpqlFIUSw+CVhBvj81z&#10;d3XzsiRR13/fFASPw8x8w8wWjanEjZwvLSvo9xIQxJnVJecK9r+r7hiED8gaK8uk4EEeFvO31gxT&#10;be+8pdsu5CJC2KeooAihTqX0WUEGfc/WxNE7WWcwROlyqR3eI9xU8j1JRtJgyXGhwJq+Csouu6tR&#10;4JbDdZCX1XJw3pwPE/tz1Ec9VKrTbj6nIAI14RV+tr+1gsHHCP7Px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vrsTxQAAANwAAAAPAAAAAAAAAAAAAAAAAJgCAABkcnMv&#10;ZG93bnJldi54bWxQSwUGAAAAAAQABAD1AAAAigMAAAAA&#10;" fillcolor="black" stroked="f"/>
                    <v:oval id="Oval 1145" o:spid="_x0000_s1502" style="position:absolute;left:430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IeiMUA&#10;AADcAAAADwAAAGRycy9kb3ducmV2LnhtbESPT2sCMRTE70K/Q3iCN81a/LsapRTF0oNQK4i3x+a5&#10;u7p5WZKo67dvCoLHYWZ+w8yXjanEjZwvLSvo9xIQxJnVJecK9r/r7gSED8gaK8uk4EEelou31hxT&#10;be/8Q7ddyEWEsE9RQRFCnUrps4IM+p6tiaN3ss5giNLlUju8R7ip5HuSjKTBkuNCgTV9FpRddlej&#10;wK2GmyAv69XgvD0fpvb7qI96qFSn3XzMQARqwiv8bH9pBYPxGP7PxC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8h6IxQAAANwAAAAPAAAAAAAAAAAAAAAAAJgCAABkcnMv&#10;ZG93bnJldi54bWxQSwUGAAAAAAQABAD1AAAAigMAAAAA&#10;" fillcolor="black" stroked="f"/>
                  </v:group>
                  <v:group id="Group 1146" o:spid="_x0000_s1503" style="position:absolute;left:4795;top:1419;width:3508;height:2045" coordorigin="851,1419" coordsize="3508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pGo8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YymYW0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DaRqPCAAAA3AAAAA8A&#10;AAAAAAAAAAAAAAAAqgIAAGRycy9kb3ducmV2LnhtbFBLBQYAAAAABAAEAPoAAACZAwAAAAA=&#10;">
                    <v:oval id="Oval 1147" o:spid="_x0000_s1504" style="position:absolute;left:85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EvYcYA&#10;AADcAAAADwAAAGRycy9kb3ducmV2LnhtbESPT2vCQBTE74V+h+UVetNNRavGrCJFafEg+Ackt0f2&#10;NYlm34bdrabf3i0IPQ4z8xsmW3SmEVdyvras4K2fgCAurK65VHA8rHsTED4ga2wsk4Jf8rCYPz9l&#10;mGp74x1d96EUEcI+RQVVCG0qpS8qMuj7tiWO3rd1BkOUrpTa4S3CTSMHSfIuDdYcFyps6aOi4rL/&#10;MQrcavQZ5GW9Gp6359PUbnKd65FSry/dcgYiUBf+w4/2l1YwHE/h70w8AnJ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CEvYcYAAADcAAAADwAAAAAAAAAAAAAAAACYAgAAZHJz&#10;L2Rvd25yZXYueG1sUEsFBgAAAAAEAAQA9QAAAIsDAAAAAA==&#10;" fillcolor="black" stroked="f"/>
                    <v:oval id="Oval 1148" o:spid="_x0000_s1505" style="position:absolute;left:1344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7228IA&#10;AADcAAAADwAAAGRycy9kb3ducmV2LnhtbERPTYvCMBC9C/6HMMLeNHVR0WoUWRTFg7BVEG9DM7bV&#10;ZlKSrHb//eYg7PHxvher1tTiSc5XlhUMBwkI4tzqigsF59O2PwXhA7LG2jIp+CUPq2W3s8BU2xd/&#10;0zMLhYgh7FNUUIbQpFL6vCSDfmAb4sjdrDMYInSF1A5fMdzU8jNJJtJgxbGhxIa+Ssof2Y9R4Dbj&#10;XZCP7WZ0P94vM3u46qseK/XRa9dzEIHa8C9+u/dawWga58cz8Qj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zvbbwgAAANwAAAAPAAAAAAAAAAAAAAAAAJgCAABkcnMvZG93&#10;bnJldi54bWxQSwUGAAAAAAQABAD1AAAAhwMAAAAA&#10;" fillcolor="black" stroked="f"/>
                    <v:oval id="Oval 1149" o:spid="_x0000_s1506" style="position:absolute;left:85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JTQMUA&#10;AADcAAAADwAAAGRycy9kb3ducmV2LnhtbESPT4vCMBTE74LfITxhb5q66KLVKCKKi4cF/4B4ezTP&#10;ttq8lCRq99ubhQWPw8z8hpnOG1OJBzlfWlbQ7yUgiDOrS84VHA/r7giED8gaK8uk4Jc8zGft1hRT&#10;bZ+8o8c+5CJC2KeooAihTqX0WUEGfc/WxNG7WGcwROlyqR0+I9xU8jNJvqTBkuNCgTUtC8pu+7tR&#10;4FbDTZC39Wpw/bmexnZ71mc9VOqj0ywmIAI14R3+b39rBYNRH/7OxCMgZ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glNAxQAAANwAAAAPAAAAAAAAAAAAAAAAAJgCAABkcnMv&#10;ZG93bnJldi54bWxQSwUGAAAAAAQABAD1AAAAigMAAAAA&#10;" fillcolor="black" stroked="f"/>
                    <v:oval id="Oval 1150" o:spid="_x0000_s1507" style="position:absolute;left:1837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DNN8YA&#10;AADcAAAADwAAAGRycy9kb3ducmV2LnhtbESPQWvCQBSE74X+h+UVequbSiyauoZSDEoPgrYg3h7Z&#10;1yQm+zbsrhr/fVcoeBxm5htmng+mE2dyvrGs4HWUgCAurW64UvDzXbxMQfiArLGzTAqu5CFfPD7M&#10;MdP2wls670IlIoR9hgrqEPpMSl/WZNCPbE8cvV/rDIYoXSW1w0uEm06Ok+RNGmw4LtTY02dNZbs7&#10;GQVuOVkF2RbL9Lg57mf266APeqLU89Pw8Q4i0BDu4f/2WitIp2O4nYlH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1DNN8YAAADcAAAADwAAAAAAAAAAAAAAAACYAgAAZHJz&#10;L2Rvd25yZXYueG1sUEsFBgAAAAAEAAQA9QAAAIsDAAAAAA==&#10;" fillcolor="black" stroked="f"/>
                    <v:oval id="Oval 1151" o:spid="_x0000_s1508" style="position:absolute;left:1837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xorMUA&#10;AADcAAAADwAAAGRycy9kb3ducmV2LnhtbESPQWsCMRSE70L/Q3gFb5q1atHVKEUUSw+CVhBvj81z&#10;d3XzsiRR13/fFASPw8x8w0znjanEjZwvLSvodRMQxJnVJecK9r+rzgiED8gaK8uk4EEe5rO31hRT&#10;be+8pdsu5CJC2KeooAihTqX0WUEGfdfWxNE7WWcwROlyqR3eI9xU8iNJPqXBkuNCgTUtCsouu6tR&#10;4JbDdZCX1XJw3pwPY/tz1Ec9VKr93nxNQARqwiv8bH9rBYNRH/7PxCM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HGisxQAAANwAAAAPAAAAAAAAAAAAAAAAAJgCAABkcnMv&#10;ZG93bnJldi54bWxQSwUGAAAAAAQABAD1AAAAigMAAAAA&#10;" fillcolor="black" stroked="f"/>
                    <v:oval id="Oval 1152" o:spid="_x0000_s1509" style="position:absolute;left:2330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Xw2MUA&#10;AADcAAAADwAAAGRycy9kb3ducmV2LnhtbESPQWvCQBSE70L/w/IK3nRTiWJT11BKxNKDoBaKt0f2&#10;NYlm34bdVdN/3xUEj8PMfMMs8t604kLON5YVvIwTEMSl1Q1XCr73q9EchA/IGlvLpOCPPOTLp8EC&#10;M22vvKXLLlQiQthnqKAOocuk9GVNBv3YdsTR+7XOYIjSVVI7vEa4aeUkSWbSYMNxocaOPmoqT7uz&#10;UeCK6TrI06pIj5vjz6v9OuiDnio1fO7f30AE6sMjfG9/agXpPIXbmX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9fDYxQAAANwAAAAPAAAAAAAAAAAAAAAAAJgCAABkcnMv&#10;ZG93bnJldi54bWxQSwUGAAAAAAQABAD1AAAAigMAAAAA&#10;" fillcolor="black" stroked="f"/>
                    <v:oval id="Oval 1153" o:spid="_x0000_s1510" style="position:absolute;left:85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VQ8YA&#10;AADcAAAADwAAAGRycy9kb3ducmV2LnhtbESPT2vCQBTE7wW/w/KE3urGYopG1yASaemh4B8Qb4/s&#10;M4lm34bdrabfvlsoeBxm5jfMIu9NK27kfGNZwXiUgCAurW64UnDYb16mIHxA1thaJgU/5CFfDp4W&#10;mGl75y3ddqESEcI+QwV1CF0mpS9rMuhHtiOO3tk6gyFKV0nt8B7hppWvSfImDTYcF2rsaF1Ted19&#10;GwWuSN+DvG6KyeXrcpzZz5M+6VSp52G/moMI1IdH+L/9oRVMpin8nY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lVQ8YAAADcAAAADwAAAAAAAAAAAAAAAACYAgAAZHJz&#10;L2Rvd25yZXYueG1sUEsFBgAAAAAEAAQA9QAAAIsDAAAAAA==&#10;" fillcolor="black" stroked="f"/>
                    <v:oval id="Oval 1154" o:spid="_x0000_s1511" style="position:absolute;left:1344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vLNMYA&#10;AADcAAAADwAAAGRycy9kb3ducmV2LnhtbESPQWvCQBSE7wX/w/KE3urGEkVT1yBFaemhUBXE2yP7&#10;msRk34bdbYz/3i0Uehxm5htmlQ+mFT05X1tWMJ0kIIgLq2suFRwPu6cFCB+QNbaWScGNPOTr0cMK&#10;M22v/EX9PpQiQthnqKAKocuk9EVFBv3EdsTR+7bOYIjSlVI7vEa4aeVzksylwZrjQoUdvVZUNPsf&#10;o8BtZ29BNrttevm8nJb246zPeqbU43jYvIAINIT/8F/7XStIF3P4PROP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vLNMYAAADcAAAADwAAAAAAAAAAAAAAAACYAgAAZHJz&#10;L2Rvd25yZXYueG1sUEsFBgAAAAAEAAQA9QAAAIsDAAAAAA==&#10;" fillcolor="black" stroked="f"/>
                    <v:oval id="Oval 1155" o:spid="_x0000_s1512" style="position:absolute;left:85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dur8UA&#10;AADcAAAADwAAAGRycy9kb3ducmV2LnhtbESPQWsCMRSE74X+h/AK3jRrUaurUYooSg+CVhBvj81z&#10;d3XzsiRR13/fCEKPw8x8w0xmjanEjZwvLSvodhIQxJnVJecK9r/L9hCED8gaK8uk4EEeZtP3twmm&#10;2t55S7ddyEWEsE9RQRFCnUrps4IM+o6tiaN3ss5giNLlUju8R7ip5GeSDKTBkuNCgTXNC8ouu6tR&#10;4Bb9VZCX5aJ33pwPI/tz1EfdV6r10XyPQQRqwn/41V5rBb3hFzzPxCM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J26vxQAAANwAAAAPAAAAAAAAAAAAAAAAAJgCAABkcnMv&#10;ZG93bnJldi54bWxQSwUGAAAAAAQABAD1AAAAigMAAAAA&#10;" fillcolor="black" stroked="f"/>
                    <v:oval id="Oval 1156" o:spid="_x0000_s1513" style="position:absolute;left:1837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j63cIA&#10;AADcAAAADwAAAGRycy9kb3ducmV2LnhtbERPTYvCMBC9C/6HMMLeNHVR0WoUWRTFg7BVEG9DM7bV&#10;ZlKSrHb//eYg7PHxvher1tTiSc5XlhUMBwkI4tzqigsF59O2PwXhA7LG2jIp+CUPq2W3s8BU2xd/&#10;0zMLhYgh7FNUUIbQpFL6vCSDfmAb4sjdrDMYInSF1A5fMdzU8jNJJtJgxbGhxIa+Ssof2Y9R4Dbj&#10;XZCP7WZ0P94vM3u46qseK/XRa9dzEIHa8C9+u/dawWga18Yz8Qj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uPrdwgAAANwAAAAPAAAAAAAAAAAAAAAAAJgCAABkcnMvZG93&#10;bnJldi54bWxQSwUGAAAAAAQABAD1AAAAhwMAAAAA&#10;" fillcolor="black" stroked="f"/>
                    <v:oval id="Oval 1157" o:spid="_x0000_s1514" style="position:absolute;left:1837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RfRsYA&#10;AADcAAAADwAAAGRycy9kb3ducmV2LnhtbESPQWvCQBSE74X+h+UVvNVNJYpGVynFUOlBqC2It0f2&#10;NYlm34bdbRL/fVcQehxm5htmtRlMIzpyvras4GWcgCAurK65VPD9lT/PQfiArLGxTAqu5GGzfnxY&#10;YaZtz5/UHUIpIoR9hgqqENpMSl9UZNCPbUscvR/rDIYoXSm1wz7CTSMnSTKTBmuOCxW29FZRcTn8&#10;GgVuO30P8pJv0/P+fFzYj5M+6alSo6fhdQki0BD+w/f2TitI5wu4nYlH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fRfRsYAAADcAAAADwAAAAAAAAAAAAAAAACYAgAAZHJz&#10;L2Rvd25yZXYueG1sUEsFBgAAAAAEAAQA9QAAAIsDAAAAAA==&#10;" fillcolor="black" stroked="f"/>
                    <v:oval id="Oval 1158" o:spid="_x0000_s1515" style="position:absolute;left:2330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dgBsIA&#10;AADcAAAADwAAAGRycy9kb3ducmV2LnhtbERPTYvCMBC9C/6HMMLeNN1FRbtGEVGUPQhWYfE2NLNt&#10;tZmUJGr995uD4PHxvmeL1tTiTs5XlhV8DhIQxLnVFRcKTsdNfwLCB2SNtWVS8CQPi3m3M8NU2wcf&#10;6J6FQsQQ9ikqKENoUil9XpJBP7ANceT+rDMYInSF1A4fMdzU8itJxtJgxbGhxIZWJeXX7GYUuPVo&#10;G+R1sx5e9pffqf0567MeKfXRa5ffIAK14S1+uXdawXAa58cz8Qj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F2AGwgAAANwAAAAPAAAAAAAAAAAAAAAAAJgCAABkcnMvZG93&#10;bnJldi54bWxQSwUGAAAAAAQABAD1AAAAhwMAAAAA&#10;" fillcolor="black" stroked="f"/>
                    <v:oval id="Oval 1159" o:spid="_x0000_s1516" style="position:absolute;left:2823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vFncQA&#10;AADcAAAADwAAAGRycy9kb3ducmV2LnhtbESPQYvCMBSE78L+h/AEb2uqqGg1yiLKLh4E3QXx9mie&#10;bbV5KUnU+u+NsOBxmJlvmNmiMZW4kfOlZQW9bgKCOLO65FzB3+/6cwzCB2SNlWVS8CAPi/lHa4ap&#10;tnfe0W0fchEh7FNUUIRQp1L6rCCDvmtr4uidrDMYonS51A7vEW4q2U+SkTRYclwosKZlQdllfzUK&#10;3Gr4HeRlvRqct+fDxG6O+qiHSnXazdcURKAmvMP/7R+tYDDpwetMP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bxZ3EAAAA3AAAAA8AAAAAAAAAAAAAAAAAmAIAAGRycy9k&#10;b3ducmV2LnhtbFBLBQYAAAAABAAEAPUAAACJAwAAAAA=&#10;" fillcolor="black" stroked="f"/>
                    <v:oval id="Oval 1160" o:spid="_x0000_s1517" style="position:absolute;left:3316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lb6sUA&#10;AADcAAAADwAAAGRycy9kb3ducmV2LnhtbESPT4vCMBTE7wt+h/CEva2pootWo4goiocF/4B4ezTP&#10;ttq8lCSr9dsbYWGPw8z8hpnMGlOJOzlfWlbQ7SQgiDOrS84VHA+rryEIH5A1VpZJwZM8zKatjwmm&#10;2j54R/d9yEWEsE9RQRFCnUrps4IM+o6tiaN3sc5giNLlUjt8RLipZC9JvqXBkuNCgTUtCspu+1+j&#10;wC0H6yBvq2X/+nM9jez2rM96oNRnu5mPQQRqwn/4r73RCvqjHrzPxCMgp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iVvqxQAAANwAAAAPAAAAAAAAAAAAAAAAAJgCAABkcnMv&#10;ZG93bnJldi54bWxQSwUGAAAAAAQABAD1AAAAigMAAAAA&#10;" fillcolor="black" stroked="f"/>
                    <v:oval id="Oval 1161" o:spid="_x0000_s1518" style="position:absolute;left:2823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X+ccYA&#10;AADcAAAADwAAAGRycy9kb3ducmV2LnhtbESPT2sCMRTE70K/Q3iF3jTb+gddjVJEafEguAri7bF5&#10;3V3dvCxJqttv3wiCx2FmfsPMFq2pxZWcrywreO8lIIhzqysuFBz26+4YhA/IGmvLpOCPPCzmL50Z&#10;ptreeEfXLBQiQtinqKAMoUml9HlJBn3PNsTR+7HOYIjSFVI7vEW4qeVHkoykwYrjQokNLUvKL9mv&#10;UeBWw68gL+vV4Lw9Hyd2c9InPVTq7bX9nIII1IZn+NH+1goGkz7cz8Qj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cX+ccYAAADcAAAADwAAAAAAAAAAAAAAAACYAgAAZHJz&#10;L2Rvd25yZXYueG1sUEsFBgAAAAAEAAQA9QAAAIsDAAAAAA==&#10;" fillcolor="black" stroked="f"/>
                    <v:oval id="Oval 1162" o:spid="_x0000_s1519" style="position:absolute;left:380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xmBcYA&#10;AADcAAAADwAAAGRycy9kb3ducmV2LnhtbESPT2sCMRTE70K/Q3iF3mq2ZRXdmpVSFKUHwbVQvD02&#10;r/vHzcuSpLp+e1MoeBxm5jfMYjmYTpzJ+caygpdxAoK4tLrhSsHXYf08A+EDssbOMim4kodl/jBa&#10;YKbthfd0LkIlIoR9hgrqEPpMSl/WZNCPbU8cvR/rDIYoXSW1w0uEm06+JslUGmw4LtTY00dN5an4&#10;NQrcarIJ8rRepe2u/Z7bz6M+6olST4/D+xuIQEO4h//bW60gnaf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xmBcYAAADcAAAADwAAAAAAAAAAAAAAAACYAgAAZHJz&#10;L2Rvd25yZXYueG1sUEsFBgAAAAAEAAQA9QAAAIsDAAAAAA==&#10;" fillcolor="black" stroked="f"/>
                    <v:oval id="Oval 1163" o:spid="_x0000_s1520" style="position:absolute;left:380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DDnsUA&#10;AADcAAAADwAAAGRycy9kb3ducmV2LnhtbESPT2sCMRTE7wW/Q3hCbzWruKJbsyKitHgQ1ELx9ti8&#10;7h83L0uS6vbbN0Khx2FmfsMsV71pxY2cry0rGI8SEMSF1TWXCj7Ou5c5CB+QNbaWScEPeVjlg6cl&#10;Ztre+Ui3UyhFhLDPUEEVQpdJ6YuKDPqR7Yij92WdwRClK6V2eI9w08pJksykwZrjQoUdbSoqrqdv&#10;o8Bt07cgr7vttDk0nwu7v+iLTpV6HvbrVxCB+vAf/mu/awXTRQqPM/EIy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YMOexQAAANwAAAAPAAAAAAAAAAAAAAAAAJgCAABkcnMv&#10;ZG93bnJldi54bWxQSwUGAAAAAAQABAD1AAAAigMAAAAA&#10;" fillcolor="black" stroked="f"/>
                    <v:oval id="Oval 1164" o:spid="_x0000_s1521" style="position:absolute;left:430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Jd6cYA&#10;AADcAAAADwAAAGRycy9kb3ducmV2LnhtbESPQWvCQBSE74X+h+UVvOmmEqVGVynFUOlBqC2It0f2&#10;NYlm34bdbRL/fVcQehxm5htmtRlMIzpyvras4HmSgCAurK65VPD9lY9fQPiArLGxTAqu5GGzfnxY&#10;YaZtz5/UHUIpIoR9hgqqENpMSl9UZNBPbEscvR/rDIYoXSm1wz7CTSOnSTKXBmuOCxW29FZRcTn8&#10;GgVuO3sP8pJv0/P+fFzYj5M+6ZlSo6fhdQki0BD+w/f2TitIF3O4nYlH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bJd6cYAAADcAAAADwAAAAAAAAAAAAAAAACYAgAAZHJz&#10;L2Rvd25yZXYueG1sUEsFBgAAAAAEAAQA9QAAAIsDAAAAAA==&#10;" fillcolor="black" stroked="f"/>
                    <v:oval id="Oval 1165" o:spid="_x0000_s1522" style="position:absolute;left:2823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74csYA&#10;AADcAAAADwAAAGRycy9kb3ducmV2LnhtbESPT2vCQBTE74V+h+UVetNNRavGrCJFafEg+Ackt0f2&#10;NYlm34bdrabf3i0IPQ4z8xsmW3SmEVdyvras4K2fgCAurK65VHA8rHsTED4ga2wsk4Jf8rCYPz9l&#10;mGp74x1d96EUEcI+RQVVCG0qpS8qMuj7tiWO3rd1BkOUrpTa4S3CTSMHSfIuDdYcFyps6aOi4rL/&#10;MQrcavQZ5GW9Gp6359PUbnKd65FSry/dcgYiUBf+w4/2l1YwnI7h70w8AnJ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74csYAAADcAAAADwAAAAAAAAAAAAAAAACYAgAAZHJz&#10;L2Rvd25yZXYueG1sUEsFBgAAAAAEAAQA9QAAAIsDAAAAAA==&#10;" fillcolor="black" stroked="f"/>
                    <v:oval id="Oval 1166" o:spid="_x0000_s1523" style="position:absolute;left:3316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FsAMIA&#10;AADcAAAADwAAAGRycy9kb3ducmV2LnhtbERPTYvCMBC9C/6HMMLeNN1FRbtGEVGUPQhWYfE2NLNt&#10;tZmUJGr995uD4PHxvmeL1tTiTs5XlhV8DhIQxLnVFRcKTsdNfwLCB2SNtWVS8CQPi3m3M8NU2wcf&#10;6J6FQsQQ9ikqKENoUil9XpJBP7ANceT+rDMYInSF1A4fMdzU8itJxtJgxbGhxIZWJeXX7GYUuPVo&#10;G+R1sx5e9pffqf0567MeKfXRa5ffIAK14S1+uXdawXAa18Yz8Qj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WwAwgAAANwAAAAPAAAAAAAAAAAAAAAAAJgCAABkcnMvZG93&#10;bnJldi54bWxQSwUGAAAAAAQABAD1AAAAhwMAAAAA&#10;" fillcolor="black" stroked="f"/>
                    <v:oval id="Oval 1167" o:spid="_x0000_s1524" style="position:absolute;left:2823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3Jm8UA&#10;AADcAAAADwAAAGRycy9kb3ducmV2LnhtbESPQWvCQBSE74L/YXlCb7qxaGmiq0hRWjwUTAXx9sg+&#10;k2j2bdjdavrvu4LgcZiZb5j5sjONuJLztWUF41ECgriwuuZSwf5nM3wH4QOyxsYyKfgjD8tFvzfH&#10;TNsb7+iah1JECPsMFVQhtJmUvqjIoB/Zljh6J+sMhihdKbXDW4SbRr4myZs0WHNcqLClj4qKS/5r&#10;FLj19DPIy2Y9OX+fD6ndHvVRT5V6GXSrGYhAXXiGH+0vrWCSpnA/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LcmbxQAAANwAAAAPAAAAAAAAAAAAAAAAAJgCAABkcnMv&#10;ZG93bnJldi54bWxQSwUGAAAAAAQABAD1AAAAigMAAAAA&#10;" fillcolor="black" stroked="f"/>
                    <v:oval id="Oval 1168" o:spid="_x0000_s1525" style="position:absolute;left:380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z6HMMA&#10;AADcAAAADwAAAGRycy9kb3ducmV2LnhtbERPz2vCMBS+C/4P4Q28abphZeuMRYbi8DCYGwxvj+at&#10;rW1eShLb7r83h4HHj+/3Oh9NK3pyvras4HGRgCAurK65VPD9tZ8/g/ABWWNrmRT8kYd8M52sMdN2&#10;4E/qT6EUMYR9hgqqELpMSl9UZNAvbEccuV/rDIYIXSm1wyGGm1Y+JclKGqw5NlTY0VtFRXO6GgVu&#10;lx6CbPa75eXj8vNij2d91qlSs4dx+woi0Bju4n/3u1aQJnF+PBOPgN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z6HMMAAADcAAAADwAAAAAAAAAAAAAAAACYAgAAZHJzL2Rv&#10;d25yZXYueG1sUEsFBgAAAAAEAAQA9QAAAIgDAAAAAA==&#10;" fillcolor="black" stroked="f"/>
                    <v:oval id="Oval 1169" o:spid="_x0000_s1526" style="position:absolute;left:380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Bfh8UA&#10;AADcAAAADwAAAGRycy9kb3ducmV2LnhtbESPQWvCQBSE74X+h+UVvNWNYoqmriKiKB4KRkG8PbKv&#10;STT7Nuyumv77rlDocZiZb5jpvDONuJPztWUFg34CgriwuuZSwfGwfh+D8AFZY2OZFPyQh/ns9WWK&#10;mbYP3tM9D6WIEPYZKqhCaDMpfVGRQd+3LXH0vq0zGKJ0pdQOHxFuGjlMkg9psOa4UGFLy4qKa34z&#10;Ctwq3QR5Xa9Gl6/LaWJ3Z33WqVK9t27xCSJQF/7Df+2tVpAmA3ieiUd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sF+HxQAAANwAAAAPAAAAAAAAAAAAAAAAAJgCAABkcnMv&#10;ZG93bnJldi54bWxQSwUGAAAAAAQABAD1AAAAigMAAAAA&#10;" fillcolor="black" stroked="f"/>
                    <v:oval id="Oval 1170" o:spid="_x0000_s1527" style="position:absolute;left:430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LB8MUA&#10;AADcAAAADwAAAGRycy9kb3ducmV2LnhtbESPQWsCMRSE7wX/Q3iCt5pV3FJXo4goLR4KVUG8PTbP&#10;3dXNy5JEXf+9EQo9DjPzDTOdt6YWN3K+sqxg0E9AEOdWV1wo2O/W758gfEDWWFsmBQ/yMJ913qaY&#10;aXvnX7ptQyEihH2GCsoQmkxKn5dk0PdtQxy9k3UGQ5SukNrhPcJNLYdJ8iENVhwXSmxoWVJ+2V6N&#10;ArdKv4K8rFej88/5MLaboz7qVKlet11MQARqw3/4r/2tFaTJE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YsHwxQAAANwAAAAPAAAAAAAAAAAAAAAAAJgCAABkcnMv&#10;ZG93bnJldi54bWxQSwUGAAAAAAQABAD1AAAAigMAAAAA&#10;" fillcolor="black" stroked="f"/>
                    <v:oval id="Oval 1171" o:spid="_x0000_s1528" style="position:absolute;left:1344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5ka8UA&#10;AADcAAAADwAAAGRycy9kb3ducmV2LnhtbESPQWsCMRSE7wX/Q3hCbzWrdaVujSKiKD0IakG8PTav&#10;u6ublyWJuv57Uyj0OMzMN8xk1ppa3Mj5yrKCfi8BQZxbXXGh4PuwevsA4QOyxtoyKXiQh9m08zLB&#10;TNs77+i2D4WIEPYZKihDaDIpfV6SQd+zDXH0fqwzGKJ0hdQO7xFuajlIkpE0WHFcKLGhRUn5ZX81&#10;CtwyXQd5WS2H5+35OLZfJ33SqVKv3Xb+CSJQG/7Df+2NVpAm7/B7Jh4BOX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LmRrxQAAANwAAAAPAAAAAAAAAAAAAAAAAJgCAABkcnMv&#10;ZG93bnJldi54bWxQSwUGAAAAAAQABAD1AAAAigMAAAAA&#10;" fillcolor="black" stroked="f"/>
                    <v:oval id="Oval 1172" o:spid="_x0000_s1529" style="position:absolute;left:2330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f8H8UA&#10;AADcAAAADwAAAGRycy9kb3ducmV2LnhtbESPQWsCMRSE7wX/Q3hCbzWruKWuRhFRFA+FqiDeHpvn&#10;7urmZUlSXf+9EQo9DjPzDTOZtaYWN3K+sqyg30tAEOdWV1woOOxXH18gfEDWWFsmBQ/yMJt23iaY&#10;aXvnH7rtQiEihH2GCsoQmkxKn5dk0PdsQxy9s3UGQ5SukNrhPcJNLQdJ8ikNVhwXSmxoUVJ+3f0a&#10;BW6ZroO8rpbDy/flOLLbkz7pVKn3bjsfgwjUhv/wX3ujFaTJEF5n4hGQ0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x/wfxQAAANwAAAAPAAAAAAAAAAAAAAAAAJgCAABkcnMv&#10;ZG93bnJldi54bWxQSwUGAAAAAAQABAD1AAAAigMAAAAA&#10;" fillcolor="black" stroked="f"/>
                    <v:oval id="Oval 1173" o:spid="_x0000_s1530" style="position:absolute;left:1344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tZhMYA&#10;AADcAAAADwAAAGRycy9kb3ducmV2LnhtbESPQWvCQBSE74L/YXlCb3VjaUqNrqGUSIuHgqkg3h7Z&#10;ZxLNvg27W03/fVcoeBxm5htmmQ+mExdyvrWsYDZNQBBXVrdcK9h9rx9fQfiArLGzTAp+yUO+Go+W&#10;mGl75S1dylCLCGGfoYImhD6T0lcNGfRT2xNH72idwRClq6V2eI1w08mnJHmRBluOCw329N5QdS5/&#10;jAJXpB9BntfF8+nrtJ/bzUEfdKrUw2R4W4AINIR7+L/9qRWkSQq3M/EI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4tZhMYAAADcAAAADwAAAAAAAAAAAAAAAACYAgAAZHJz&#10;L2Rvd25yZXYueG1sUEsFBgAAAAAEAAQA9QAAAIsDAAAAAA==&#10;" fillcolor="black" stroked="f"/>
                    <v:oval id="Oval 1174" o:spid="_x0000_s1531" style="position:absolute;left:3316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nH88YA&#10;AADcAAAADwAAAGRycy9kb3ducmV2LnhtbESPQWvCQBSE70L/w/IK3nTTYqSmrqGUSKUHoWlBvD2y&#10;r0k0+zbsbjX++64geBxm5htmmQ+mEydyvrWs4GmagCCurG65VvDzvZ68gPABWWNnmRRcyEO+ehgt&#10;MdP2zF90KkMtIoR9hgqaEPpMSl81ZNBPbU8cvV/rDIYoXS21w3OEm04+J8lcGmw5LjTY03tD1bH8&#10;MwpckX4EeVwXs8P2sFvYz73e61Sp8ePw9goi0BDu4Vt7oxWkyRyuZ+IRkK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1nH88YAAADcAAAADwAAAAAAAAAAAAAAAACYAgAAZHJz&#10;L2Rvd25yZXYueG1sUEsFBgAAAAAEAAQA9QAAAIsDAAAAAA==&#10;" fillcolor="black" stroked="f"/>
                    <v:oval id="Oval 1175" o:spid="_x0000_s1532" style="position:absolute;left:2330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ViaMUA&#10;AADcAAAADwAAAGRycy9kb3ducmV2LnhtbESPQWsCMRSE7wX/Q3hCbzWrdGvdGkVEUTwIakG8PTav&#10;u6ublyWJuv57Uyj0OMzMN8x42ppa3Mj5yrKCfi8BQZxbXXGh4PuwfPsE4QOyxtoyKXiQh+mk8zLG&#10;TNs77+i2D4WIEPYZKihDaDIpfV6SQd+zDXH0fqwzGKJ0hdQO7xFuajlIkg9psOK4UGJD85Lyy/5q&#10;FLhFugrysly8n7fn48huTvqkU6Veu+3sC0SgNvyH/9prrSBNhvB7Jh4BOX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FWJoxQAAANwAAAAPAAAAAAAAAAAAAAAAAJgCAABkcnMv&#10;ZG93bnJldi54bWxQSwUGAAAAAAQABAD1AAAAigMAAAAA&#10;" fillcolor="black" stroked="f"/>
                    <v:oval id="Oval 1176" o:spid="_x0000_s1533" style="position:absolute;left:430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r2GsMA&#10;AADcAAAADwAAAGRycy9kb3ducmV2LnhtbERPz2vCMBS+C/4P4Q28abphZeuMRYbi8DCYGwxvj+at&#10;rW1eShLb7r83h4HHj+/3Oh9NK3pyvras4HGRgCAurK65VPD9tZ8/g/ABWWNrmRT8kYd8M52sMdN2&#10;4E/qT6EUMYR9hgqqELpMSl9UZNAvbEccuV/rDIYIXSm1wyGGm1Y+JclKGqw5NlTY0VtFRXO6GgVu&#10;lx6CbPa75eXj8vNij2d91qlSs4dx+woi0Bju4n/3u1aQJnFtPBOPgN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Yr2GsMAAADcAAAADwAAAAAAAAAAAAAAAACYAgAAZHJzL2Rv&#10;d25yZXYueG1sUEsFBgAAAAAEAAQA9QAAAIgDAAAAAA==&#10;" fillcolor="black" stroked="f"/>
                    <v:oval id="Oval 1177" o:spid="_x0000_s1534" style="position:absolute;left:3316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ZTgcUA&#10;AADcAAAADwAAAGRycy9kb3ducmV2LnhtbESPQWvCQBSE7wX/w/IEb3VTMUWjq4goioeCaUG8PbKv&#10;STT7Nuyumv77rlDocZiZb5j5sjONuJPztWUFb8MEBHFhdc2lgq/P7esEhA/IGhvLpOCHPCwXvZc5&#10;Zto++Ej3PJQiQthnqKAKoc2k9EVFBv3QtsTR+7bOYIjSlVI7fES4aeQoSd6lwZrjQoUtrSsqrvnN&#10;KHCbdBfkdbsZXz4up6k9nPVZp0oN+t1qBiJQF/7Df+29VpAmU3iei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xlOBxQAAANwAAAAPAAAAAAAAAAAAAAAAAJgCAABkcnMv&#10;ZG93bnJldi54bWxQSwUGAAAAAAQABAD1AAAAigMAAAAA&#10;" fillcolor="black" stroked="f"/>
                    <v:oval id="Oval 1178" o:spid="_x0000_s1535" style="position:absolute;left:430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VswcIA&#10;AADcAAAADwAAAGRycy9kb3ducmV2LnhtbERPy4rCMBTdD/gP4QruNFWsaDWKiOIwiwEfIO4uzbWt&#10;Njclidr5+8liYJaH816sWlOLFzlfWVYwHCQgiHOrKy4UnE+7/hSED8gaa8uk4Ic8rJadjwVm2r75&#10;QK9jKEQMYZ+hgjKEJpPS5yUZ9APbEEfuZp3BEKErpHb4juGmlqMkmUiDFceGEhvalJQ/jk+jwG3T&#10;fZCP3XZ8/75fZvbrqq86VarXbddzEIHa8C/+c39qBekwzo9n4hGQ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JWzBwgAAANwAAAAPAAAAAAAAAAAAAAAAAJgCAABkcnMvZG93&#10;bnJldi54bWxQSwUGAAAAAAQABAD1AAAAhwMAAAAA&#10;" fillcolor="black" stroked="f"/>
                  </v:group>
                  <v:group id="Group 1179" o:spid="_x0000_s1536" style="position:absolute;left:8739;top:1419;width:2029;height:2045" coordorigin="8739,1419" coordsize="2029,2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4FA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q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t4FA8QAAADcAAAA&#10;DwAAAAAAAAAAAAAAAACqAgAAZHJzL2Rvd25yZXYueG1sUEsFBgAAAAAEAAQA+gAAAJsDAAAAAA==&#10;">
                    <v:oval id="Oval 1180" o:spid="_x0000_s1537" style="position:absolute;left:8739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tXLcUA&#10;AADcAAAADwAAAGRycy9kb3ducmV2LnhtbESPQWvCQBSE74X+h+UJ3urGYKSNrlIkovQgaAvi7ZF9&#10;JtHs27C7avrvu4VCj8PMfMPMl71pxZ2cbywrGI8SEMSl1Q1XCr4+1y+vIHxA1thaJgXf5GG5eH6a&#10;Y67tg/d0P4RKRAj7HBXUIXS5lL6syaAf2Y44emfrDIYoXSW1w0eEm1amSTKVBhuOCzV2tKqpvB5u&#10;RoErsk2Q13Uxuewuxzf7cdInnSk1HPTvMxCB+vAf/mtvtYJsnMLvmX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u1ctxQAAANwAAAAPAAAAAAAAAAAAAAAAAJgCAABkcnMv&#10;ZG93bnJldi54bWxQSwUGAAAAAAQABAD1AAAAigMAAAAA&#10;" fillcolor="black" stroked="f"/>
                    <v:oval id="Oval 1181" o:spid="_x0000_s1538" style="position:absolute;left:9232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fytsYA&#10;AADcAAAADwAAAGRycy9kb3ducmV2LnhtbESPW2sCMRSE3wv9D+EUfNOslxW7NUoRpcUHwQuIb4fN&#10;6e7q5mRJUl3/fSMIfRxm5htmOm9NLa7kfGVZQb+XgCDOra64UHDYr7oTED4ga6wtk4I7eZjPXl+m&#10;mGl74y1dd6EQEcI+QwVlCE0mpc9LMuh7tiGO3o91BkOUrpDa4S3CTS0HSTKWBiuOCyU2tCgpv+x+&#10;jQK3TL+CvKyWo/PmfHy365M+6VSpzlv7+QEiUBv+w8/2t1aQ9ofwOBOPgJ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vfytsYAAADcAAAADwAAAAAAAAAAAAAAAACYAgAAZHJz&#10;L2Rvd25yZXYueG1sUEsFBgAAAAAEAAQA9QAAAIsDAAAAAA==&#10;" fillcolor="black" stroked="f"/>
                    <v:oval id="Oval 1182" o:spid="_x0000_s1539" style="position:absolute;left:8739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5qwsUA&#10;AADcAAAADwAAAGRycy9kb3ducmV2LnhtbESPQWvCQBSE74X+h+UJ3upGMdJGVymSoPQgaAvi7ZF9&#10;JtHs27C7avrvu4VCj8PMfMMsVr1pxZ2cbywrGI8SEMSl1Q1XCr4+i5dXED4ga2wtk4Jv8rBaPj8t&#10;MNP2wXu6H0IlIoR9hgrqELpMSl/WZNCPbEccvbN1BkOUrpLa4SPCTSsnSTKTBhuOCzV2tK6pvB5u&#10;RoHL002Q1yKfXnaX45v9OOmTTpUaDvr3OYhAffgP/7W3WkE6nsLvmXgE5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HmrCxQAAANwAAAAPAAAAAAAAAAAAAAAAAJgCAABkcnMv&#10;ZG93bnJldi54bWxQSwUGAAAAAAQABAD1AAAAigMAAAAA&#10;" fillcolor="black" stroked="f"/>
                    <v:oval id="Oval 1183" o:spid="_x0000_s1540" style="position:absolute;left:9725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LPWcUA&#10;AADcAAAADwAAAGRycy9kb3ducmV2LnhtbESPQWvCQBSE74X+h+UVvNWNYoqmriKiKB4KRkG8PbKv&#10;STT7Nuyumv77rlDocZiZb5jpvDONuJPztWUFg34CgriwuuZSwfGwfh+D8AFZY2OZFPyQh/ns9WWK&#10;mbYP3tM9D6WIEPYZKqhCaDMpfVGRQd+3LXH0vq0zGKJ0pdQOHxFuGjlMkg9psOa4UGFLy4qKa34z&#10;Ctwq3QR5Xa9Gl6/LaWJ3Z33WqVK9t27xCSJQF/7Df+2tVpAOUnieiUd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Us9ZxQAAANwAAAAPAAAAAAAAAAAAAAAAAJgCAABkcnMv&#10;ZG93bnJldi54bWxQSwUGAAAAAAQABAD1AAAAigMAAAAA&#10;" fillcolor="black" stroked="f"/>
                    <v:oval id="Oval 1184" o:spid="_x0000_s1541" style="position:absolute;left:9725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BRLsUA&#10;AADcAAAADwAAAGRycy9kb3ducmV2LnhtbESPQWvCQBSE70L/w/IK3nSjGGlTVymiKD0IpoXi7ZF9&#10;TaLZt2F31fjvu4LgcZiZb5jZojONuJDztWUFo2ECgriwuuZSwc/3evAGwgdkjY1lUnAjD4v5S2+G&#10;mbZX3tMlD6WIEPYZKqhCaDMpfVGRQT+0LXH0/qwzGKJ0pdQOrxFuGjlOkqk0WHNcqLClZUXFKT8b&#10;BW6VboI8rVeT4+74+26/DvqgU6X6r93nB4hAXXiGH+2tVpCOpnA/E4+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gFEuxQAAANwAAAAPAAAAAAAAAAAAAAAAAJgCAABkcnMv&#10;ZG93bnJldi54bWxQSwUGAAAAAAQABAD1AAAAigMAAAAA&#10;" fillcolor="black" stroked="f"/>
                    <v:oval id="Oval 1185" o:spid="_x0000_s1542" style="position:absolute;left:10218;top:170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z0tcYA&#10;AADcAAAADwAAAGRycy9kb3ducmV2LnhtbESPQWvCQBSE70L/w/IK3nRjMdqmrlKKwdKDoC0Ub4/s&#10;axLNvg27a0z/fVcQPA4z8w2zWPWmER05X1tWMBknIIgLq2suFXx/5aNnED4ga2wsk4I/8rBaPgwW&#10;mGl74R11+1CKCGGfoYIqhDaT0hcVGfRj2xJH79c6gyFKV0rt8BLhppFPSTKTBmuOCxW29F5Rcdqf&#10;jQK3TjdBnvL19Lg9/rzYz4M+6FSp4WP/9goiUB/u4Vv7QytIJ3O4nolHQC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cz0tcYAAADcAAAADwAAAAAAAAAAAAAAAACYAgAAZHJz&#10;L2Rvd25yZXYueG1sUEsFBgAAAAAEAAQA9QAAAIsDAAAAAA==&#10;" fillcolor="black" stroked="f"/>
                    <v:oval id="Oval 1186" o:spid="_x0000_s1543" style="position:absolute;left:8739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Ngx8IA&#10;AADcAAAADwAAAGRycy9kb3ducmV2LnhtbERPy4rCMBTdD/gP4QruNFWsaDWKiOIwiwEfIO4uzbWt&#10;Njclidr5+8liYJaH816sWlOLFzlfWVYwHCQgiHOrKy4UnE+7/hSED8gaa8uk4Ic8rJadjwVm2r75&#10;QK9jKEQMYZ+hgjKEJpPS5yUZ9APbEEfuZp3BEKErpHb4juGmlqMkmUiDFceGEhvalJQ/jk+jwG3T&#10;fZCP3XZ8/75fZvbrqq86VarXbddzEIHa8C/+c39qBekwro1n4hGQ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U2DHwgAAANwAAAAPAAAAAAAAAAAAAAAAAJgCAABkcnMvZG93&#10;bnJldi54bWxQSwUGAAAAAAQABAD1AAAAhwMAAAAA&#10;" fillcolor="black" stroked="f"/>
                    <v:oval id="Oval 1187" o:spid="_x0000_s1544" style="position:absolute;left:9232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/FXMUA&#10;AADcAAAADwAAAGRycy9kb3ducmV2LnhtbESPQWsCMRSE7wX/Q3hCb5q1dEW3RhFRFA+CWijeHpvX&#10;3dXNy5Kkuv57Iwg9DjPzDTOZtaYWV3K+sqxg0E9AEOdWV1wo+D6ueiMQPiBrrC2Tgjt5mE07bxPM&#10;tL3xnq6HUIgIYZ+hgjKEJpPS5yUZ9H3bEEfv1zqDIUpXSO3wFuGmlh9JMpQGK44LJTa0KCm/HP6M&#10;ArdM10FeVsvP8+78M7bbkz7pVKn3bjv/AhGoDf/hV3ujFaSDMTzPxCMgp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H8VcxQAAANwAAAAPAAAAAAAAAAAAAAAAAJgCAABkcnMv&#10;ZG93bnJldi54bWxQSwUGAAAAAAQABAD1AAAAigMAAAAA&#10;" fillcolor="black" stroked="f"/>
                    <v:oval id="Oval 1188" o:spid="_x0000_s1545" style="position:absolute;left:8739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mmfMMA&#10;AADcAAAADwAAAGRycy9kb3ducmV2LnhtbERPz2vCMBS+C/sfwht4m+mKHVs1yhgtkx0E3UC8PZq3&#10;ttq8lCSr9b9fDoLHj+/3cj2aTgzkfGtZwfMsAUFcWd1yreDnu3x6BeEDssbOMim4kof16mGyxFzb&#10;C+9o2IdaxBD2OSpoQuhzKX3VkEE/sz1x5H6tMxgidLXUDi8x3HQyTZIXabDl2NBgTx8NVef9n1Hg&#10;iuwzyHNZzE/b0+HNfh31UWdKTR/H9wWIQGO4i2/ujVaQpXF+PBOP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mmfMMAAADcAAAADwAAAAAAAAAAAAAAAACYAgAAZHJzL2Rv&#10;d25yZXYueG1sUEsFBgAAAAAEAAQA9QAAAIgDAAAAAA==&#10;" fillcolor="black" stroked="f"/>
                    <v:oval id="Oval 1189" o:spid="_x0000_s1546" style="position:absolute;left:9725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D58UA&#10;AADcAAAADwAAAGRycy9kb3ducmV2LnhtbESPQWvCQBSE74X+h+UJ3urGYKSNrlIkovQgaAvi7ZF9&#10;JtHs27C7avrvu4VCj8PMfMPMl71pxZ2cbywrGI8SEMSl1Q1XCr4+1y+vIHxA1thaJgXf5GG5eH6a&#10;Y67tg/d0P4RKRAj7HBXUIXS5lL6syaAf2Y44emfrDIYoXSW1w0eEm1amSTKVBhuOCzV2tKqpvB5u&#10;RoErsk2Q13Uxuewuxzf7cdInnSk1HPTvMxCB+vAf/mtvtYIsHcPvmX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BQPnxQAAANwAAAAPAAAAAAAAAAAAAAAAAJgCAABkcnMv&#10;ZG93bnJldi54bWxQSwUGAAAAAAQABAD1AAAAigMAAAAA&#10;" fillcolor="black" stroked="f"/>
                    <v:oval id="Oval 1190" o:spid="_x0000_s1547" style="position:absolute;left:9725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edkMUA&#10;AADcAAAADwAAAGRycy9kb3ducmV2LnhtbESPQWvCQBSE7wX/w/IEb3VjaEqNriJFUTwUqoJ4e2Sf&#10;STT7Nuyumv77rlDocZiZb5jpvDONuJPztWUFo2ECgriwuuZSwWG/ev0A4QOyxsYyKfghD/NZ72WK&#10;ubYP/qb7LpQiQtjnqKAKoc2l9EVFBv3QtsTRO1tnMETpSqkdPiLcNDJNkndpsOa4UGFLnxUV193N&#10;KHDLbB3kdbV8u3xdjmO7PemTzpQa9LvFBESgLvyH/9obrSBLU3ieiUd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152QxQAAANwAAAAPAAAAAAAAAAAAAAAAAJgCAABkcnMv&#10;ZG93bnJldi54bWxQSwUGAAAAAAQABAD1AAAAigMAAAAA&#10;" fillcolor="black" stroked="f"/>
                    <v:oval id="Oval 1191" o:spid="_x0000_s1548" style="position:absolute;left:10218;top:283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s4C8YA&#10;AADcAAAADwAAAGRycy9kb3ducmV2LnhtbESPT2sCMRTE74LfITyht5rVdkVXo4goLT0I/gHx9tg8&#10;d1c3L0uS6vbbN4WCx2FmfsPMFq2pxZ2crywrGPQTEMS51RUXCo6HzesYhA/IGmvLpOCHPCzm3c4M&#10;M20fvKP7PhQiQthnqKAMocmk9HlJBn3fNsTRu1hnMETpCqkdPiLc1HKYJCNpsOK4UGJDq5Ly2/7b&#10;KHDr9CPI22b9ft1eTxP7ddZnnSr10muXUxCB2vAM/7c/tYJ0+AZ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s4C8YAAADcAAAADwAAAAAAAAAAAAAAAACYAgAAZHJz&#10;L2Rvd25yZXYueG1sUEsFBgAAAAAEAAQA9QAAAIsDAAAAAA==&#10;" fillcolor="black" stroked="f"/>
                    <v:oval id="Oval 1192" o:spid="_x0000_s1549" style="position:absolute;left:10711;top:255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Kgf8YA&#10;AADcAAAADwAAAGRycy9kb3ducmV2LnhtbESPQWvCQBSE70L/w/IK3nRjMKWNrqEUpaWHgmlBvD2y&#10;zySafRt2V03/fbcgeBxm5htmWQymExdyvrWsYDZNQBBXVrdcK/j53kyeQfiArLGzTAp+yUOxehgt&#10;Mdf2ylu6lKEWEcI+RwVNCH0upa8aMuintieO3sE6gyFKV0vt8BrhppNpkjxJgy3HhQZ7emuoOpVn&#10;o8Cts/cgT5v1/Ph13L3Yz73e60yp8ePwugARaAj38K39oRVk6Rz+z8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3Kgf8YAAADcAAAADwAAAAAAAAAAAAAAAACYAgAAZHJz&#10;L2Rvd25yZXYueG1sUEsFBgAAAAAEAAQA9QAAAIsDAAAAAA==&#10;" fillcolor="black" stroked="f"/>
                    <v:oval id="Oval 1193" o:spid="_x0000_s1550" style="position:absolute;left:10711;top:312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4F5MYA&#10;AADcAAAADwAAAGRycy9kb3ducmV2LnhtbESPQWvCQBSE70L/w/IKvemm0oim2UgpitKDYFoQb4/s&#10;axLNvg27W03/fbcgeBxm5hsmXw6mExdyvrWs4HmSgCCurG65VvD1uR7PQfiArLGzTAp+ycOyeBjl&#10;mGl75T1dylCLCGGfoYImhD6T0lcNGfQT2xNH79s6gyFKV0vt8BrhppPTJJlJgy3HhQZ7em+oOpc/&#10;RoFbpZsgz+vVy2l3Oizsx1EfdarU0+Pw9goi0BDu4Vt7qxWk0xT+z8QjI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D4F5MYAAADcAAAADwAAAAAAAAAAAAAAAACYAgAAZHJz&#10;L2Rvd25yZXYueG1sUEsFBgAAAAAEAAQA9QAAAIsDAAAAAA==&#10;" fillcolor="black" stroked="f"/>
                    <v:oval id="Oval 1194" o:spid="_x0000_s1551" style="position:absolute;left:10711;top:1419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ybk8UA&#10;AADcAAAADwAAAGRycy9kb3ducmV2LnhtbESPQWvCQBSE70L/w/IK3nRTMdKmrlKKongQTAvF2yP7&#10;mkSzb8PuqvHfu4LgcZiZb5jpvDONOJPztWUFb8MEBHFhdc2lgt+f5eAdhA/IGhvLpOBKHuazl94U&#10;M20vvKNzHkoRIewzVFCF0GZS+qIig35oW+Lo/VtnMETpSqkdXiLcNHKUJBNpsOa4UGFL3xUVx/xk&#10;FLhFugryuFyMD9vD34fd7PVep0r1X7uvTxCBuvAMP9prrSAdTeB+Jh4B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7JuTxQAAANwAAAAPAAAAAAAAAAAAAAAAAJgCAABkcnMv&#10;ZG93bnJldi54bWxQSwUGAAAAAAQABAD1AAAAigMAAAAA&#10;" fillcolor="black" stroked="f"/>
                    <v:oval id="Oval 1195" o:spid="_x0000_s1552" style="position:absolute;left:10711;top:198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A+CMUA&#10;AADcAAAADwAAAGRycy9kb3ducmV2LnhtbESPQWsCMRSE7wX/Q3iCN80qbq2rUUQUSw+CtlC8PTbP&#10;3dXNy5JE3f77piD0OMzMN8x82Zpa3Mn5yrKC4SABQZxbXXGh4Otz238D4QOyxtoyKfghD8tF52WO&#10;mbYPPtD9GAoRIewzVFCG0GRS+rwkg35gG+Lona0zGKJ0hdQOHxFuajlKkldpsOK4UGJD65Ly6/Fm&#10;FLhNugvyut2ML/vL99R+nPRJp0r1uu1qBiJQG/7Dz/a7VpCOJvB3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oD4IxQAAANwAAAAPAAAAAAAAAAAAAAAAAJgCAABkcnMv&#10;ZG93bnJldi54bWxQSwUGAAAAAAQABAD1AAAAigMAAAAA&#10;" fillcolor="black" stroked="f"/>
                    <v:oval id="Oval 1196" o:spid="_x0000_s1553" style="position:absolute;left:9232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+qesMA&#10;AADcAAAADwAAAGRycy9kb3ducmV2LnhtbERPz2vCMBS+C/sfwht4m+mKHVs1yhgtkx0E3UC8PZq3&#10;ttq8lCSr9b9fDoLHj+/3cj2aTgzkfGtZwfMsAUFcWd1yreDnu3x6BeEDssbOMim4kof16mGyxFzb&#10;C+9o2IdaxBD2OSpoQuhzKX3VkEE/sz1x5H6tMxgidLXUDi8x3HQyTZIXabDl2NBgTx8NVef9n1Hg&#10;iuwzyHNZzE/b0+HNfh31UWdKTR/H9wWIQGO4i2/ujVaQpXFtPBOP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+qesMAAADcAAAADwAAAAAAAAAAAAAAAACYAgAAZHJzL2Rv&#10;d25yZXYueG1sUEsFBgAAAAAEAAQA9QAAAIgDAAAAAA==&#10;" fillcolor="black" stroked="f"/>
                    <v:oval id="Oval 1197" o:spid="_x0000_s1554" style="position:absolute;left:10218;top:227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MP4cUA&#10;AADcAAAADwAAAGRycy9kb3ducmV2LnhtbESPT2sCMRTE7wW/Q3hCbzWruKJbsyKitHgQ1ELx9ti8&#10;7h83L0uS6vbbN0Khx2FmfsMsV71pxY2cry0rGI8SEMSF1TWXCj7Ou5c5CB+QNbaWScEPeVjlg6cl&#10;Ztre+Ui3UyhFhLDPUEEVQpdJ6YuKDPqR7Yij92WdwRClK6V2eI9w08pJksykwZrjQoUdbSoqrqdv&#10;o8Bt07cgr7vttDk0nwu7v+iLTpV6HvbrVxCB+vAf/mu/awXpZAGPM/EIy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w/hxQAAANwAAAAPAAAAAAAAAAAAAAAAAJgCAABkcnMv&#10;ZG93bnJldi54bWxQSwUGAAAAAAQABAD1AAAAigMAAAAA&#10;" fillcolor="black" stroked="f"/>
                    <v:oval id="Oval 1198" o:spid="_x0000_s1555" style="position:absolute;left:9232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AwocMA&#10;AADcAAAADwAAAGRycy9kb3ducmV2LnhtbERPy2oCMRTdF/yHcIXuNKPtSDudKFKUli4Ep4K4u0yu&#10;83ByMySpTv++WQhdHs47Xw2mE1dyvrGsYDZNQBCXVjdcKTh8bycvIHxA1thZJgW/5GG1HD3kmGl7&#10;4z1di1CJGMI+QwV1CH0mpS9rMuintieO3Nk6gyFCV0nt8BbDTSfnSbKQBhuODTX29F5TeSl+jAK3&#10;ST+CvGw3z+2uPb7ar5M+6VSpx/GwfgMRaAj/4rv7UytIn+L8eCYeAb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AwocMAAADcAAAADwAAAAAAAAAAAAAAAACYAgAAZHJzL2Rv&#10;d25yZXYueG1sUEsFBgAAAAAEAAQA9QAAAIgDAAAAAA==&#10;" fillcolor="black" stroked="f"/>
                    <v:oval id="Oval 1199" o:spid="_x0000_s1556" style="position:absolute;left:10218;top:340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yVOsYA&#10;AADcAAAADwAAAGRycy9kb3ducmV2LnhtbESPW2sCMRSE3wv9D+EUfNOslxW7NUoRpcUHwQuIb4fN&#10;6e7q5mRJUl3/fSMIfRxm5htmOm9NLa7kfGVZQb+XgCDOra64UHDYr7oTED4ga6wtk4I7eZjPXl+m&#10;mGl74y1dd6EQEcI+QwVlCE0mpc9LMuh7tiGO3o91BkOUrpDa4S3CTS0HSTKWBiuOCyU2tCgpv+x+&#10;jQK3TL+CvKyWo/PmfHy365M+6VSpzlv7+QEiUBv+w8/2t1aQDvvwOBOPgJ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tyVOsYAAADcAAAADwAAAAAAAAAAAAAAAACYAgAAZHJz&#10;L2Rvd25yZXYueG1sUEsFBgAAAAAEAAQA9QAAAIsDAAAAAA==&#10;" fillcolor="black" stroked="f"/>
                  </v:group>
                </v:group>
              </v:group>
            </w:pict>
          </mc:Fallback>
        </mc:AlternateContent>
      </w:r>
      <w:r w:rsidR="00052DF0" w:rsidRPr="008B78AC">
        <w:rPr>
          <w:rFonts w:ascii="Century Gothic" w:hAnsi="Century Gothic"/>
          <w:sz w:val="40"/>
        </w:rPr>
        <w:t>Triangular Spotty Paper 1cm</w:t>
      </w:r>
      <w:r w:rsidR="008B78AC" w:rsidRPr="008B78AC">
        <w:rPr>
          <w:rFonts w:ascii="Century Gothic" w:hAnsi="Century Gothic"/>
          <w:sz w:val="40"/>
        </w:rPr>
        <w:t xml:space="preserve"> (landscape)</w:t>
      </w:r>
    </w:p>
    <w:p w:rsidR="00000000" w:rsidRDefault="00052DF0">
      <w:pPr>
        <w:jc w:val="both"/>
        <w:rPr>
          <w:rFonts w:ascii="Tahoma" w:hAnsi="Tahoma" w:cs="Tahoma"/>
          <w:sz w:val="22"/>
        </w:rPr>
      </w:pPr>
    </w:p>
    <w:p w:rsidR="008B78AC" w:rsidRDefault="008B78AC">
      <w:pPr>
        <w:jc w:val="both"/>
        <w:rPr>
          <w:rFonts w:ascii="Tahoma" w:hAnsi="Tahoma" w:cs="Tahoma"/>
          <w:sz w:val="22"/>
        </w:rPr>
      </w:pPr>
    </w:p>
    <w:p w:rsidR="008B78AC" w:rsidRPr="008B78AC" w:rsidRDefault="006F139D" w:rsidP="008B78AC">
      <w:pPr>
        <w:rPr>
          <w:rFonts w:ascii="Tahoma" w:hAnsi="Tahoma" w:cs="Tahoma"/>
          <w:sz w:val="22"/>
        </w:rPr>
      </w:pPr>
      <w:r>
        <w:rPr>
          <w:rFonts w:ascii="Tahoma" w:hAnsi="Tahoma" w:cs="Tahoma"/>
          <w:noProof/>
          <w:sz w:val="22"/>
          <w:lang w:eastAsia="en-GB"/>
        </w:rPr>
        <mc:AlternateContent>
          <mc:Choice Requires="wpi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1919318</wp:posOffset>
                </wp:positionH>
                <wp:positionV relativeFrom="paragraph">
                  <wp:posOffset>102622</wp:posOffset>
                </wp:positionV>
                <wp:extent cx="57240" cy="60480"/>
                <wp:effectExtent l="19050" t="19050" r="19050" b="15875"/>
                <wp:wrapNone/>
                <wp:docPr id="546" name="Ink 54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57240" cy="60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546" o:spid="_x0000_s1026" type="#_x0000_t75" style="position:absolute;margin-left:150.8pt;margin-top:7.75pt;width:5.2pt;height:5.45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">
                <v:imagedata r:id="rId8" o:title=""/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lang w:eastAsia="en-GB"/>
        </w:rPr>
        <mc:AlternateContent>
          <mc:Choice Requires="wpi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1612958</wp:posOffset>
                </wp:positionH>
                <wp:positionV relativeFrom="paragraph">
                  <wp:posOffset>123142</wp:posOffset>
                </wp:positionV>
                <wp:extent cx="369360" cy="11880"/>
                <wp:effectExtent l="19050" t="19050" r="31115" b="26670"/>
                <wp:wrapNone/>
                <wp:docPr id="545" name="Ink 54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369360" cy="11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45" o:spid="_x0000_s1026" type="#_x0000_t75" style="position:absolute;margin-left:126.45pt;margin-top:9.1pt;width:30.15pt;height:2.2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">
                <v:imagedata r:id="rId10" o:title=""/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lang w:eastAsia="en-GB"/>
        </w:rPr>
        <mc:AlternateContent>
          <mc:Choice Requires="wpi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1477238</wp:posOffset>
                </wp:positionH>
                <wp:positionV relativeFrom="paragraph">
                  <wp:posOffset>31702</wp:posOffset>
                </wp:positionV>
                <wp:extent cx="100080" cy="160200"/>
                <wp:effectExtent l="38100" t="38100" r="52705" b="49530"/>
                <wp:wrapNone/>
                <wp:docPr id="537" name="Ink 53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100080" cy="160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37" o:spid="_x0000_s1026" type="#_x0000_t75" style="position:absolute;margin-left:115.45pt;margin-top:1.65pt;width:9.7pt;height:14.4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">
                <v:imagedata r:id="rId12" o:title=""/>
              </v:shape>
            </w:pict>
          </mc:Fallback>
        </mc:AlternateContent>
      </w:r>
    </w:p>
    <w:p w:rsidR="008B78AC" w:rsidRPr="008B78AC" w:rsidRDefault="006F139D" w:rsidP="008B78AC">
      <w:pPr>
        <w:rPr>
          <w:rFonts w:ascii="Tahoma" w:hAnsi="Tahoma" w:cs="Tahoma"/>
          <w:sz w:val="22"/>
        </w:rPr>
      </w:pPr>
      <w:r>
        <w:rPr>
          <w:rFonts w:ascii="Tahoma" w:hAnsi="Tahoma" w:cs="Tahoma"/>
          <w:noProof/>
          <w:sz w:val="20"/>
          <w:lang w:eastAsia="en-GB"/>
        </w:rPr>
        <mc:AlternateContent>
          <mc:Choice Requires="wpi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794318</wp:posOffset>
                </wp:positionH>
                <wp:positionV relativeFrom="paragraph">
                  <wp:posOffset>78347</wp:posOffset>
                </wp:positionV>
                <wp:extent cx="52920" cy="48960"/>
                <wp:effectExtent l="19050" t="19050" r="23495" b="27305"/>
                <wp:wrapNone/>
                <wp:docPr id="544" name="Ink 54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52920" cy="48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44" o:spid="_x0000_s1026" type="#_x0000_t75" style="position:absolute;margin-left:62.2pt;margin-top:5.8pt;width:4.9pt;height:4.7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">
                <v:imagedata r:id="rId14" o:title=""/>
              </v:shape>
            </w:pict>
          </mc:Fallback>
        </mc:AlternateContent>
      </w:r>
      <w:r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403D866" wp14:editId="429191D4">
                <wp:simplePos x="0" y="0"/>
                <wp:positionH relativeFrom="column">
                  <wp:posOffset>2065603</wp:posOffset>
                </wp:positionH>
                <wp:positionV relativeFrom="paragraph">
                  <wp:posOffset>85579</wp:posOffset>
                </wp:positionV>
                <wp:extent cx="397290" cy="632549"/>
                <wp:effectExtent l="0" t="0" r="22225" b="34290"/>
                <wp:wrapNone/>
                <wp:docPr id="534" name="AutoShape 1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7290" cy="632549"/>
                        </a:xfrm>
                        <a:prstGeom prst="straightConnector1">
                          <a:avLst/>
                        </a:prstGeom>
                        <a:noFill/>
                        <a:ln w="25400" cap="rnd" cmpd="sng">
                          <a:solidFill>
                            <a:schemeClr val="accent5">
                              <a:lumMod val="75000"/>
                              <a:lumOff val="0"/>
                              <a:alpha val="6500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01" o:spid="_x0000_s1026" type="#_x0000_t32" style="position:absolute;margin-left:162.65pt;margin-top:6.75pt;width:31.3pt;height:49.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" strokecolor="#31849b [2408]" strokeweight="2pt">
                <v:stroke opacity="42662f" endcap="round"/>
              </v:shape>
            </w:pict>
          </mc:Fallback>
        </mc:AlternateContent>
      </w:r>
      <w:r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912BA11" wp14:editId="7E78DC37">
                <wp:simplePos x="0" y="0"/>
                <wp:positionH relativeFrom="column">
                  <wp:posOffset>1006046</wp:posOffset>
                </wp:positionH>
                <wp:positionV relativeFrom="paragraph">
                  <wp:posOffset>86303</wp:posOffset>
                </wp:positionV>
                <wp:extent cx="1059973" cy="0"/>
                <wp:effectExtent l="0" t="0" r="26035" b="19050"/>
                <wp:wrapNone/>
                <wp:docPr id="533" name="AutoShape 1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59973" cy="0"/>
                        </a:xfrm>
                        <a:prstGeom prst="straightConnector1">
                          <a:avLst/>
                        </a:prstGeom>
                        <a:noFill/>
                        <a:ln w="25400" cap="rnd" cmpd="sng">
                          <a:solidFill>
                            <a:schemeClr val="accent5">
                              <a:lumMod val="75000"/>
                              <a:lumOff val="0"/>
                              <a:alpha val="6500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01" o:spid="_x0000_s1026" type="#_x0000_t32" style="position:absolute;margin-left:79.2pt;margin-top:6.8pt;width:83.45pt;height: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" strokecolor="#31849b [2408]" strokeweight="2pt">
                <v:stroke opacity="42662f" endcap="round"/>
              </v:shape>
            </w:pict>
          </mc:Fallback>
        </mc:AlternateContent>
      </w:r>
      <w:r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E41C568" wp14:editId="1C3F0D36">
                <wp:simplePos x="0" y="0"/>
                <wp:positionH relativeFrom="column">
                  <wp:posOffset>621649</wp:posOffset>
                </wp:positionH>
                <wp:positionV relativeFrom="paragraph">
                  <wp:posOffset>58761</wp:posOffset>
                </wp:positionV>
                <wp:extent cx="394970" cy="661907"/>
                <wp:effectExtent l="0" t="0" r="24130" b="24130"/>
                <wp:wrapNone/>
                <wp:docPr id="532" name="AutoShape 1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94970" cy="661907"/>
                        </a:xfrm>
                        <a:prstGeom prst="straightConnector1">
                          <a:avLst/>
                        </a:prstGeom>
                        <a:noFill/>
                        <a:ln w="25400" cap="rnd" cmpd="sng">
                          <a:solidFill>
                            <a:schemeClr val="accent5">
                              <a:lumMod val="75000"/>
                              <a:lumOff val="0"/>
                              <a:alpha val="6500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01" o:spid="_x0000_s1026" type="#_x0000_t32" style="position:absolute;margin-left:48.95pt;margin-top:4.65pt;width:31.1pt;height:52.1pt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" strokecolor="#31849b [2408]" strokeweight="2pt">
                <v:stroke opacity="42662f" endcap="round"/>
              </v:shape>
            </w:pict>
          </mc:Fallback>
        </mc:AlternateContent>
      </w:r>
    </w:p>
    <w:p w:rsidR="008B78AC" w:rsidRPr="008B78AC" w:rsidRDefault="006F139D" w:rsidP="008B78AC">
      <w:pPr>
        <w:rPr>
          <w:rFonts w:ascii="Tahoma" w:hAnsi="Tahoma" w:cs="Tahoma"/>
          <w:sz w:val="22"/>
        </w:rPr>
      </w:pPr>
      <w:r>
        <w:rPr>
          <w:rFonts w:ascii="Tahoma" w:hAnsi="Tahoma" w:cs="Tahoma"/>
          <w:noProof/>
          <w:sz w:val="22"/>
          <w:lang w:eastAsia="en-GB"/>
        </w:rPr>
        <mc:AlternateContent>
          <mc:Choice Requires="wpi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741398</wp:posOffset>
                </wp:positionH>
                <wp:positionV relativeFrom="paragraph">
                  <wp:posOffset>-66083</wp:posOffset>
                </wp:positionV>
                <wp:extent cx="101520" cy="136080"/>
                <wp:effectExtent l="19050" t="19050" r="32385" b="16510"/>
                <wp:wrapNone/>
                <wp:docPr id="543" name="Ink 54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101520" cy="136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43" o:spid="_x0000_s1026" type="#_x0000_t75" style="position:absolute;margin-left:57.9pt;margin-top:-5.65pt;width:9pt;height:11.7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">
                <v:imagedata r:id="rId16" o:title=""/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lang w:eastAsia="en-GB"/>
        </w:rPr>
        <mc:AlternateContent>
          <mc:Choice Requires="wpi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2334398</wp:posOffset>
                </wp:positionH>
                <wp:positionV relativeFrom="paragraph">
                  <wp:posOffset>23557</wp:posOffset>
                </wp:positionV>
                <wp:extent cx="99720" cy="132840"/>
                <wp:effectExtent l="19050" t="38100" r="33655" b="57785"/>
                <wp:wrapNone/>
                <wp:docPr id="538" name="Ink 53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99720" cy="132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38" o:spid="_x0000_s1026" type="#_x0000_t75" style="position:absolute;margin-left:183.25pt;margin-top:.9pt;width:9.25pt;height:12.4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">
                <v:imagedata r:id="rId18" o:title=""/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lang w:eastAsia="en-GB"/>
        </w:rPr>
        <mc:AlternateContent>
          <mc:Choice Requires="wpi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631238</wp:posOffset>
                </wp:positionH>
                <wp:positionV relativeFrom="paragraph">
                  <wp:posOffset>70357</wp:posOffset>
                </wp:positionV>
                <wp:extent cx="97560" cy="178920"/>
                <wp:effectExtent l="38100" t="38100" r="36195" b="50165"/>
                <wp:wrapNone/>
                <wp:docPr id="536" name="Ink 53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97560" cy="178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36" o:spid="_x0000_s1026" type="#_x0000_t75" style="position:absolute;margin-left:49pt;margin-top:4.55pt;width:9.45pt;height:16.3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">
                <v:imagedata r:id="rId20" o:title=""/>
              </v:shape>
            </w:pict>
          </mc:Fallback>
        </mc:AlternateContent>
      </w:r>
    </w:p>
    <w:p w:rsidR="008B78AC" w:rsidRPr="008B78AC" w:rsidRDefault="006F139D" w:rsidP="008B78AC">
      <w:pPr>
        <w:rPr>
          <w:rFonts w:ascii="Tahoma" w:hAnsi="Tahoma" w:cs="Tahoma"/>
          <w:sz w:val="22"/>
        </w:rPr>
      </w:pPr>
      <w:r>
        <w:rPr>
          <w:rFonts w:ascii="Tahoma" w:hAnsi="Tahoma" w:cs="Tahoma"/>
          <w:noProof/>
          <w:sz w:val="22"/>
          <w:lang w:eastAsia="en-GB"/>
        </w:rPr>
        <mc:AlternateContent>
          <mc:Choice Requires="wpi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2469038</wp:posOffset>
                </wp:positionH>
                <wp:positionV relativeFrom="paragraph">
                  <wp:posOffset>48242</wp:posOffset>
                </wp:positionV>
                <wp:extent cx="109080" cy="176760"/>
                <wp:effectExtent l="38100" t="38100" r="43815" b="33020"/>
                <wp:wrapNone/>
                <wp:docPr id="547" name="Ink 54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">
                      <w14:nvContentPartPr>
                        <w14:cNvContentPartPr/>
                      </w14:nvContentPartPr>
                      <w14:xfrm>
                        <a:off x="0" y="0"/>
                        <a:ext cx="109080" cy="176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47" o:spid="_x0000_s1026" type="#_x0000_t75" style="position:absolute;margin-left:193.75pt;margin-top:3.2pt;width:10pt;height:15.25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">
                <v:imagedata r:id="rId22" o:title=""/>
              </v:shape>
            </w:pict>
          </mc:Fallback>
        </mc:AlternateContent>
      </w:r>
    </w:p>
    <w:p w:rsidR="008B78AC" w:rsidRPr="008B78AC" w:rsidRDefault="006F139D" w:rsidP="008B78AC">
      <w:pPr>
        <w:rPr>
          <w:rFonts w:ascii="Tahoma" w:hAnsi="Tahoma" w:cs="Tahoma"/>
          <w:sz w:val="22"/>
        </w:rPr>
      </w:pPr>
      <w:bookmarkStart w:id="0" w:name="_GoBack"/>
      <w:bookmarkEnd w:id="0"/>
      <w:r>
        <w:rPr>
          <w:rFonts w:ascii="Tahoma" w:hAnsi="Tahoma" w:cs="Tahoma"/>
          <w:noProof/>
          <w:sz w:val="22"/>
          <w:lang w:eastAsia="en-GB"/>
        </w:rPr>
        <mc:AlternateContent>
          <mc:Choice Requires="wpi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2541398</wp:posOffset>
                </wp:positionH>
                <wp:positionV relativeFrom="paragraph">
                  <wp:posOffset>24772</wp:posOffset>
                </wp:positionV>
                <wp:extent cx="44640" cy="47520"/>
                <wp:effectExtent l="19050" t="38100" r="31750" b="29210"/>
                <wp:wrapNone/>
                <wp:docPr id="548" name="Ink 54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">
                      <w14:nvContentPartPr>
                        <w14:cNvContentPartPr/>
                      </w14:nvContentPartPr>
                      <w14:xfrm>
                        <a:off x="0" y="0"/>
                        <a:ext cx="44640" cy="47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48" o:spid="_x0000_s1026" type="#_x0000_t75" style="position:absolute;margin-left:199.75pt;margin-top:1.3pt;width:4.6pt;height:5.05pt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">
                <v:imagedata r:id="rId24" o:title=""/>
              </v:shape>
            </w:pict>
          </mc:Fallback>
        </mc:AlternateContent>
      </w:r>
    </w:p>
    <w:p w:rsidR="008B78AC" w:rsidRPr="008B78AC" w:rsidRDefault="006F139D" w:rsidP="008B78AC">
      <w:pPr>
        <w:rPr>
          <w:rFonts w:ascii="Tahoma" w:hAnsi="Tahoma" w:cs="Tahoma"/>
          <w:sz w:val="22"/>
        </w:rPr>
      </w:pPr>
      <w:r>
        <w:rPr>
          <w:rFonts w:ascii="Tahoma" w:hAnsi="Tahoma" w:cs="Tahoma"/>
          <w:noProof/>
          <w:sz w:val="20"/>
          <w:lang w:eastAsia="en-GB"/>
        </w:rPr>
        <mc:AlternateContent>
          <mc:Choice Requires="wpi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563918</wp:posOffset>
                </wp:positionH>
                <wp:positionV relativeFrom="paragraph">
                  <wp:posOffset>-31903</wp:posOffset>
                </wp:positionV>
                <wp:extent cx="125640" cy="147600"/>
                <wp:effectExtent l="19050" t="38100" r="46355" b="43180"/>
                <wp:wrapNone/>
                <wp:docPr id="549" name="Ink 54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">
                      <w14:nvContentPartPr>
                        <w14:cNvContentPartPr/>
                      </w14:nvContentPartPr>
                      <w14:xfrm>
                        <a:off x="0" y="0"/>
                        <a:ext cx="125640" cy="147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49" o:spid="_x0000_s1026" type="#_x0000_t75" style="position:absolute;margin-left:43.7pt;margin-top:-3.5pt;width:11.6pt;height:13.5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">
                <v:imagedata r:id="rId26" o:title=""/>
              </v:shape>
            </w:pict>
          </mc:Fallback>
        </mc:AlternateContent>
      </w:r>
      <w:r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20F65EB" wp14:editId="63C5D17E">
                <wp:simplePos x="0" y="0"/>
                <wp:positionH relativeFrom="column">
                  <wp:posOffset>621649</wp:posOffset>
                </wp:positionH>
                <wp:positionV relativeFrom="paragraph">
                  <wp:posOffset>43669</wp:posOffset>
                </wp:positionV>
                <wp:extent cx="1805050" cy="2379"/>
                <wp:effectExtent l="0" t="0" r="24130" b="36195"/>
                <wp:wrapNone/>
                <wp:docPr id="535" name="AutoShape 1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05050" cy="2379"/>
                        </a:xfrm>
                        <a:prstGeom prst="straightConnector1">
                          <a:avLst/>
                        </a:prstGeom>
                        <a:noFill/>
                        <a:ln w="25400" cap="rnd" cmpd="sng">
                          <a:solidFill>
                            <a:schemeClr val="accent5">
                              <a:lumMod val="75000"/>
                              <a:lumOff val="0"/>
                              <a:alpha val="6500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01" o:spid="_x0000_s1026" type="#_x0000_t32" style="position:absolute;margin-left:48.95pt;margin-top:3.45pt;width:142.15pt;height:.2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" strokecolor="#31849b [2408]" strokeweight="2pt">
                <v:stroke opacity="42662f" endcap="round"/>
              </v:shape>
            </w:pict>
          </mc:Fallback>
        </mc:AlternateContent>
      </w:r>
    </w:p>
    <w:p w:rsidR="008B78AC" w:rsidRPr="008B78AC" w:rsidRDefault="006F139D" w:rsidP="008B78AC">
      <w:pPr>
        <w:rPr>
          <w:rFonts w:ascii="Tahoma" w:hAnsi="Tahoma" w:cs="Tahoma"/>
          <w:sz w:val="22"/>
        </w:rPr>
      </w:pPr>
      <w:r>
        <w:rPr>
          <w:rFonts w:ascii="Tahoma" w:hAnsi="Tahoma" w:cs="Tahoma"/>
          <w:noProof/>
          <w:sz w:val="22"/>
          <w:lang w:eastAsia="en-GB"/>
        </w:rPr>
        <mc:AlternateContent>
          <mc:Choice Requires="wpi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634478</wp:posOffset>
                </wp:positionH>
                <wp:positionV relativeFrom="paragraph">
                  <wp:posOffset>14467</wp:posOffset>
                </wp:positionV>
                <wp:extent cx="62640" cy="24840"/>
                <wp:effectExtent l="38100" t="38100" r="33020" b="32385"/>
                <wp:wrapNone/>
                <wp:docPr id="554" name="Ink 55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">
                      <w14:nvContentPartPr>
                        <w14:cNvContentPartPr/>
                      </w14:nvContentPartPr>
                      <w14:xfrm>
                        <a:off x="0" y="0"/>
                        <a:ext cx="62640" cy="24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54" o:spid="_x0000_s1026" type="#_x0000_t75" style="position:absolute;margin-left:49.3pt;margin-top:.55pt;width:6.2pt;height:3.15pt;z-index:25168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">
                <v:imagedata r:id="rId28" o:title=""/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lang w:eastAsia="en-GB"/>
        </w:rPr>
        <mc:AlternateContent>
          <mc:Choice Requires="wpi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637718</wp:posOffset>
                </wp:positionH>
                <wp:positionV relativeFrom="paragraph">
                  <wp:posOffset>-34493</wp:posOffset>
                </wp:positionV>
                <wp:extent cx="2880" cy="119160"/>
                <wp:effectExtent l="38100" t="38100" r="54610" b="33655"/>
                <wp:wrapNone/>
                <wp:docPr id="553" name="Ink 55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">
                      <w14:nvContentPartPr>
                        <w14:cNvContentPartPr/>
                      </w14:nvContentPartPr>
                      <w14:xfrm>
                        <a:off x="0" y="0"/>
                        <a:ext cx="2880" cy="119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53" o:spid="_x0000_s1026" type="#_x0000_t75" style="position:absolute;margin-left:49pt;margin-top:-3.3pt;width:2.5pt;height:10.85pt;z-index: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">
                <v:imagedata r:id="rId30" o:title=""/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lang w:eastAsia="en-GB"/>
        </w:rPr>
        <mc:AlternateContent>
          <mc:Choice Requires="wpi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421358</wp:posOffset>
                </wp:positionH>
                <wp:positionV relativeFrom="paragraph">
                  <wp:posOffset>-15053</wp:posOffset>
                </wp:positionV>
                <wp:extent cx="187560" cy="96120"/>
                <wp:effectExtent l="19050" t="38100" r="22225" b="37465"/>
                <wp:wrapNone/>
                <wp:docPr id="552" name="Ink 55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">
                      <w14:nvContentPartPr>
                        <w14:cNvContentPartPr/>
                      </w14:nvContentPartPr>
                      <w14:xfrm>
                        <a:off x="0" y="0"/>
                        <a:ext cx="187560" cy="96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52" o:spid="_x0000_s1026" type="#_x0000_t75" style="position:absolute;margin-left:32.75pt;margin-top:-1.65pt;width:15.85pt;height:8.85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">
                <v:imagedata r:id="rId32" o:title=""/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lang w:eastAsia="en-GB"/>
        </w:rPr>
        <mc:AlternateContent>
          <mc:Choice Requires="wpi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428558</wp:posOffset>
                </wp:positionH>
                <wp:positionV relativeFrom="paragraph">
                  <wp:posOffset>-49613</wp:posOffset>
                </wp:positionV>
                <wp:extent cx="4320" cy="126360"/>
                <wp:effectExtent l="38100" t="38100" r="34290" b="26670"/>
                <wp:wrapNone/>
                <wp:docPr id="551" name="Ink 55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">
                      <w14:nvContentPartPr>
                        <w14:cNvContentPartPr/>
                      </w14:nvContentPartPr>
                      <w14:xfrm>
                        <a:off x="0" y="0"/>
                        <a:ext cx="4320" cy="126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51" o:spid="_x0000_s1026" type="#_x0000_t75" style="position:absolute;margin-left:32.8pt;margin-top:-4.4pt;width:2.15pt;height:11.2pt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">
                <v:imagedata r:id="rId34" o:title=""/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lang w:eastAsia="en-GB"/>
        </w:rPr>
        <mc:AlternateContent>
          <mc:Choice Requires="wpi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361958</wp:posOffset>
                </wp:positionH>
                <wp:positionV relativeFrom="paragraph">
                  <wp:posOffset>-28733</wp:posOffset>
                </wp:positionV>
                <wp:extent cx="44280" cy="102240"/>
                <wp:effectExtent l="38100" t="38100" r="32385" b="31115"/>
                <wp:wrapNone/>
                <wp:docPr id="550" name="Ink 55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5">
                      <w14:nvContentPartPr>
                        <w14:cNvContentPartPr/>
                      </w14:nvContentPartPr>
                      <w14:xfrm>
                        <a:off x="0" y="0"/>
                        <a:ext cx="44280" cy="102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50" o:spid="_x0000_s1026" type="#_x0000_t75" style="position:absolute;margin-left:27.8pt;margin-top:-2.9pt;width:4.8pt;height:9.45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">
                <v:imagedata r:id="rId36" o:title=""/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lang w:eastAsia="en-GB"/>
        </w:rPr>
        <mc:AlternateContent>
          <mc:Choice Requires="wpi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930398</wp:posOffset>
                </wp:positionH>
                <wp:positionV relativeFrom="paragraph">
                  <wp:posOffset>53347</wp:posOffset>
                </wp:positionV>
                <wp:extent cx="64440" cy="30600"/>
                <wp:effectExtent l="19050" t="19050" r="31115" b="26670"/>
                <wp:wrapNone/>
                <wp:docPr id="542" name="Ink 54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7">
                      <w14:nvContentPartPr>
                        <w14:cNvContentPartPr/>
                      </w14:nvContentPartPr>
                      <w14:xfrm>
                        <a:off x="0" y="0"/>
                        <a:ext cx="64440" cy="30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42" o:spid="_x0000_s1026" type="#_x0000_t75" style="position:absolute;margin-left:72.9pt;margin-top:3.85pt;width:5.85pt;height:3.25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">
                <v:imagedata r:id="rId38" o:title=""/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lang w:eastAsia="en-GB"/>
        </w:rPr>
        <mc:AlternateContent>
          <mc:Choice Requires="wpi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912758</wp:posOffset>
                </wp:positionH>
                <wp:positionV relativeFrom="paragraph">
                  <wp:posOffset>32827</wp:posOffset>
                </wp:positionV>
                <wp:extent cx="66960" cy="42840"/>
                <wp:effectExtent l="19050" t="19050" r="28575" b="33655"/>
                <wp:wrapNone/>
                <wp:docPr id="541" name="Ink 54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9">
                      <w14:nvContentPartPr>
                        <w14:cNvContentPartPr/>
                      </w14:nvContentPartPr>
                      <w14:xfrm>
                        <a:off x="0" y="0"/>
                        <a:ext cx="66960" cy="42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41" o:spid="_x0000_s1026" type="#_x0000_t75" style="position:absolute;margin-left:71.5pt;margin-top:2.25pt;width:6pt;height:4.1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">
                <v:imagedata r:id="rId40" o:title=""/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lang w:eastAsia="en-GB"/>
        </w:rPr>
        <mc:AlternateContent>
          <mc:Choice Requires="wpi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927878</wp:posOffset>
                </wp:positionH>
                <wp:positionV relativeFrom="paragraph">
                  <wp:posOffset>41467</wp:posOffset>
                </wp:positionV>
                <wp:extent cx="438840" cy="10440"/>
                <wp:effectExtent l="19050" t="19050" r="18415" b="27940"/>
                <wp:wrapNone/>
                <wp:docPr id="540" name="Ink 54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1">
                      <w14:nvContentPartPr>
                        <w14:cNvContentPartPr/>
                      </w14:nvContentPartPr>
                      <w14:xfrm>
                        <a:off x="0" y="0"/>
                        <a:ext cx="438840" cy="10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40" o:spid="_x0000_s1026" type="#_x0000_t75" style="position:absolute;margin-left:72.7pt;margin-top:2.8pt;width:35.35pt;height:1.6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">
                <v:imagedata r:id="rId42" o:title=""/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lang w:eastAsia="en-GB"/>
        </w:rPr>
        <mc:AlternateContent>
          <mc:Choice Requires="wpi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1494878</wp:posOffset>
                </wp:positionH>
                <wp:positionV relativeFrom="paragraph">
                  <wp:posOffset>-34133</wp:posOffset>
                </wp:positionV>
                <wp:extent cx="104400" cy="147960"/>
                <wp:effectExtent l="38100" t="38100" r="29210" b="42545"/>
                <wp:wrapNone/>
                <wp:docPr id="539" name="Ink 53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3">
                      <w14:nvContentPartPr>
                        <w14:cNvContentPartPr/>
                      </w14:nvContentPartPr>
                      <w14:xfrm>
                        <a:off x="0" y="0"/>
                        <a:ext cx="104400" cy="147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39" o:spid="_x0000_s1026" type="#_x0000_t75" style="position:absolute;margin-left:116.75pt;margin-top:-3.6pt;width:9.7pt;height:13.65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">
                <v:imagedata r:id="rId44" o:title=""/>
              </v:shape>
            </w:pict>
          </mc:Fallback>
        </mc:AlternateContent>
      </w:r>
    </w:p>
    <w:p w:rsidR="008B78AC" w:rsidRPr="008B78AC" w:rsidRDefault="006F139D" w:rsidP="008B78AC">
      <w:pPr>
        <w:rPr>
          <w:rFonts w:ascii="Tahoma" w:hAnsi="Tahoma" w:cs="Tahoma"/>
          <w:sz w:val="22"/>
        </w:rPr>
      </w:pPr>
      <w:r>
        <w:rPr>
          <w:rFonts w:ascii="Tahoma" w:hAnsi="Tahoma" w:cs="Tahoma"/>
          <w:noProof/>
          <w:sz w:val="22"/>
          <w:lang w:eastAsia="en-GB"/>
        </w:rPr>
        <mc:AlternateContent>
          <mc:Choice Requires="wpi">
            <w:drawing>
              <wp:anchor distT="0" distB="0" distL="114300" distR="114300" simplePos="0" relativeHeight="251699712" behindDoc="0" locked="0" layoutInCell="1" allowOverlap="1">
                <wp:simplePos x="0" y="0"/>
                <wp:positionH relativeFrom="column">
                  <wp:posOffset>2392358</wp:posOffset>
                </wp:positionH>
                <wp:positionV relativeFrom="paragraph">
                  <wp:posOffset>73352</wp:posOffset>
                </wp:positionV>
                <wp:extent cx="43560" cy="42480"/>
                <wp:effectExtent l="19050" t="19050" r="33020" b="34290"/>
                <wp:wrapNone/>
                <wp:docPr id="569" name="Ink 56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5">
                      <w14:nvContentPartPr>
                        <w14:cNvContentPartPr/>
                      </w14:nvContentPartPr>
                      <w14:xfrm>
                        <a:off x="0" y="0"/>
                        <a:ext cx="43560" cy="42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69" o:spid="_x0000_s1026" type="#_x0000_t75" style="position:absolute;margin-left:187.8pt;margin-top:5.45pt;width:4.4pt;height:4.3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">
                <v:imagedata r:id="rId46" o:title=""/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lang w:eastAsia="en-GB"/>
        </w:rPr>
        <mc:AlternateContent>
          <mc:Choice Requires="wpi">
            <w:drawing>
              <wp:anchor distT="0" distB="0" distL="114300" distR="114300" simplePos="0" relativeHeight="251698688" behindDoc="0" locked="0" layoutInCell="1" allowOverlap="1">
                <wp:simplePos x="0" y="0"/>
                <wp:positionH relativeFrom="column">
                  <wp:posOffset>2783678</wp:posOffset>
                </wp:positionH>
                <wp:positionV relativeFrom="paragraph">
                  <wp:posOffset>91712</wp:posOffset>
                </wp:positionV>
                <wp:extent cx="20160" cy="13680"/>
                <wp:effectExtent l="38100" t="38100" r="37465" b="43815"/>
                <wp:wrapNone/>
                <wp:docPr id="568" name="Ink 56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7">
                      <w14:nvContentPartPr>
                        <w14:cNvContentPartPr/>
                      </w14:nvContentPartPr>
                      <w14:xfrm>
                        <a:off x="0" y="0"/>
                        <a:ext cx="20160" cy="13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68" o:spid="_x0000_s1026" type="#_x0000_t75" style="position:absolute;margin-left:218.6pt;margin-top:6.5pt;width:2.95pt;height:2.55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">
                <v:imagedata r:id="rId48" o:title=""/>
              </v:shape>
            </w:pict>
          </mc:Fallback>
        </mc:AlternateContent>
      </w:r>
    </w:p>
    <w:p w:rsidR="008B78AC" w:rsidRPr="008B78AC" w:rsidRDefault="006F139D" w:rsidP="008B78AC">
      <w:pPr>
        <w:rPr>
          <w:rFonts w:ascii="Tahoma" w:hAnsi="Tahoma" w:cs="Tahoma"/>
          <w:sz w:val="22"/>
        </w:rPr>
      </w:pPr>
      <w:r>
        <w:rPr>
          <w:rFonts w:ascii="Tahoma" w:hAnsi="Tahoma" w:cs="Tahoma"/>
          <w:noProof/>
          <w:sz w:val="22"/>
          <w:lang w:eastAsia="en-GB"/>
        </w:rPr>
        <mc:AlternateContent>
          <mc:Choice Requires="wpi">
            <w:drawing>
              <wp:anchor distT="0" distB="0" distL="114300" distR="114300" simplePos="0" relativeHeight="251697664" behindDoc="0" locked="0" layoutInCell="1" allowOverlap="1">
                <wp:simplePos x="0" y="0"/>
                <wp:positionH relativeFrom="column">
                  <wp:posOffset>2696558</wp:posOffset>
                </wp:positionH>
                <wp:positionV relativeFrom="paragraph">
                  <wp:posOffset>53482</wp:posOffset>
                </wp:positionV>
                <wp:extent cx="39600" cy="10440"/>
                <wp:effectExtent l="38100" t="38100" r="36830" b="46990"/>
                <wp:wrapNone/>
                <wp:docPr id="567" name="Ink 56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9">
                      <w14:nvContentPartPr>
                        <w14:cNvContentPartPr/>
                      </w14:nvContentPartPr>
                      <w14:xfrm>
                        <a:off x="0" y="0"/>
                        <a:ext cx="39600" cy="10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67" o:spid="_x0000_s1026" type="#_x0000_t75" style="position:absolute;margin-left:211.6pt;margin-top:3.45pt;width:4.55pt;height:2.3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">
                <v:imagedata r:id="rId50" o:title=""/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lang w:eastAsia="en-GB"/>
        </w:rPr>
        <mc:AlternateContent>
          <mc:Choice Requires="wpi">
            <w:drawing>
              <wp:anchor distT="0" distB="0" distL="114300" distR="114300" simplePos="0" relativeHeight="251696640" behindDoc="0" locked="0" layoutInCell="1" allowOverlap="1">
                <wp:simplePos x="0" y="0"/>
                <wp:positionH relativeFrom="column">
                  <wp:posOffset>2697638</wp:posOffset>
                </wp:positionH>
                <wp:positionV relativeFrom="paragraph">
                  <wp:posOffset>-81518</wp:posOffset>
                </wp:positionV>
                <wp:extent cx="48240" cy="215640"/>
                <wp:effectExtent l="38100" t="38100" r="47625" b="51435"/>
                <wp:wrapNone/>
                <wp:docPr id="566" name="Ink 56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1">
                      <w14:nvContentPartPr>
                        <w14:cNvContentPartPr/>
                      </w14:nvContentPartPr>
                      <w14:xfrm>
                        <a:off x="0" y="0"/>
                        <a:ext cx="48240" cy="215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66" o:spid="_x0000_s1026" type="#_x0000_t75" style="position:absolute;margin-left:211.35pt;margin-top:-7.4pt;width:5.8pt;height:18.9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">
                <v:imagedata r:id="rId52" o:title=""/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lang w:eastAsia="en-GB"/>
        </w:rPr>
        <mc:AlternateContent>
          <mc:Choice Requires="wpi">
            <w:drawing>
              <wp:anchor distT="0" distB="0" distL="114300" distR="114300" simplePos="0" relativeHeight="251695616" behindDoc="0" locked="0" layoutInCell="1" allowOverlap="1">
                <wp:simplePos x="0" y="0"/>
                <wp:positionH relativeFrom="column">
                  <wp:posOffset>2600798</wp:posOffset>
                </wp:positionH>
                <wp:positionV relativeFrom="paragraph">
                  <wp:posOffset>14602</wp:posOffset>
                </wp:positionV>
                <wp:extent cx="64080" cy="68400"/>
                <wp:effectExtent l="38100" t="38100" r="50800" b="46355"/>
                <wp:wrapNone/>
                <wp:docPr id="565" name="Ink 56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3">
                      <w14:nvContentPartPr>
                        <w14:cNvContentPartPr/>
                      </w14:nvContentPartPr>
                      <w14:xfrm>
                        <a:off x="0" y="0"/>
                        <a:ext cx="64080" cy="68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65" o:spid="_x0000_s1026" type="#_x0000_t75" style="position:absolute;margin-left:204pt;margin-top:.2pt;width:6.85pt;height:7.3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">
                <v:imagedata r:id="rId54" o:title=""/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lang w:eastAsia="en-GB"/>
        </w:rPr>
        <mc:AlternateContent>
          <mc:Choice Requires="wpi">
            <w:drawing>
              <wp:anchor distT="0" distB="0" distL="114300" distR="114300" simplePos="0" relativeHeight="251694592" behindDoc="0" locked="0" layoutInCell="1" allowOverlap="1">
                <wp:simplePos x="0" y="0"/>
                <wp:positionH relativeFrom="column">
                  <wp:posOffset>2516918</wp:posOffset>
                </wp:positionH>
                <wp:positionV relativeFrom="paragraph">
                  <wp:posOffset>4162</wp:posOffset>
                </wp:positionV>
                <wp:extent cx="56520" cy="75600"/>
                <wp:effectExtent l="19050" t="38100" r="38735" b="57785"/>
                <wp:wrapNone/>
                <wp:docPr id="564" name="Ink 56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5">
                      <w14:nvContentPartPr>
                        <w14:cNvContentPartPr/>
                      </w14:nvContentPartPr>
                      <w14:xfrm>
                        <a:off x="0" y="0"/>
                        <a:ext cx="56520" cy="75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64" o:spid="_x0000_s1026" type="#_x0000_t75" style="position:absolute;margin-left:197.35pt;margin-top:-.75pt;width:6.3pt;height:7.95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">
                <v:imagedata r:id="rId56" o:title=""/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lang w:eastAsia="en-GB"/>
        </w:rPr>
        <mc:AlternateContent>
          <mc:Choice Requires="wpi">
            <w:drawing>
              <wp:anchor distT="0" distB="0" distL="114300" distR="114300" simplePos="0" relativeHeight="251693568" behindDoc="0" locked="0" layoutInCell="1" allowOverlap="1">
                <wp:simplePos x="0" y="0"/>
                <wp:positionH relativeFrom="column">
                  <wp:posOffset>2415398</wp:posOffset>
                </wp:positionH>
                <wp:positionV relativeFrom="paragraph">
                  <wp:posOffset>-53438</wp:posOffset>
                </wp:positionV>
                <wp:extent cx="73080" cy="136440"/>
                <wp:effectExtent l="38100" t="38100" r="41275" b="54610"/>
                <wp:wrapNone/>
                <wp:docPr id="563" name="Ink 56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7">
                      <w14:nvContentPartPr>
                        <w14:cNvContentPartPr/>
                      </w14:nvContentPartPr>
                      <w14:xfrm>
                        <a:off x="0" y="0"/>
                        <a:ext cx="73080" cy="136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63" o:spid="_x0000_s1026" type="#_x0000_t75" style="position:absolute;margin-left:189.2pt;margin-top:-5.2pt;width:7.65pt;height:12.75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">
                <v:imagedata r:id="rId58" o:title=""/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lang w:eastAsia="en-GB"/>
        </w:rPr>
        <mc:AlternateContent>
          <mc:Choice Requires="wpi">
            <w:drawing>
              <wp:anchor distT="0" distB="0" distL="114300" distR="114300" simplePos="0" relativeHeight="251692544" behindDoc="0" locked="0" layoutInCell="1" allowOverlap="1">
                <wp:simplePos x="0" y="0"/>
                <wp:positionH relativeFrom="column">
                  <wp:posOffset>2165198</wp:posOffset>
                </wp:positionH>
                <wp:positionV relativeFrom="paragraph">
                  <wp:posOffset>-42638</wp:posOffset>
                </wp:positionV>
                <wp:extent cx="81360" cy="132120"/>
                <wp:effectExtent l="38100" t="38100" r="52070" b="39370"/>
                <wp:wrapNone/>
                <wp:docPr id="562" name="Ink 56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9">
                      <w14:nvContentPartPr>
                        <w14:cNvContentPartPr/>
                      </w14:nvContentPartPr>
                      <w14:xfrm>
                        <a:off x="0" y="0"/>
                        <a:ext cx="81360" cy="132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62" o:spid="_x0000_s1026" type="#_x0000_t75" style="position:absolute;margin-left:169.6pt;margin-top:-4.15pt;width:8.1pt;height:12.1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">
                <v:imagedata r:id="rId60" o:title=""/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lang w:eastAsia="en-GB"/>
        </w:rPr>
        <mc:AlternateContent>
          <mc:Choice Requires="wpi">
            <w:drawing>
              <wp:anchor distT="0" distB="0" distL="114300" distR="114300" simplePos="0" relativeHeight="251691520" behindDoc="0" locked="0" layoutInCell="1" allowOverlap="1">
                <wp:simplePos x="0" y="0"/>
                <wp:positionH relativeFrom="column">
                  <wp:posOffset>2087078</wp:posOffset>
                </wp:positionH>
                <wp:positionV relativeFrom="paragraph">
                  <wp:posOffset>85882</wp:posOffset>
                </wp:positionV>
                <wp:extent cx="7560" cy="34920"/>
                <wp:effectExtent l="38100" t="38100" r="31115" b="41910"/>
                <wp:wrapNone/>
                <wp:docPr id="561" name="Ink 56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1">
                      <w14:nvContentPartPr>
                        <w14:cNvContentPartPr/>
                      </w14:nvContentPartPr>
                      <w14:xfrm>
                        <a:off x="0" y="0"/>
                        <a:ext cx="7560" cy="34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61" o:spid="_x0000_s1026" type="#_x0000_t75" style="position:absolute;margin-left:163.65pt;margin-top:6.1pt;width:2.1pt;height:4.1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">
                <v:imagedata r:id="rId62" o:title=""/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lang w:eastAsia="en-GB"/>
        </w:rPr>
        <mc:AlternateContent>
          <mc:Choice Requires="wpi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1979798</wp:posOffset>
                </wp:positionH>
                <wp:positionV relativeFrom="paragraph">
                  <wp:posOffset>-56318</wp:posOffset>
                </wp:positionV>
                <wp:extent cx="57960" cy="150480"/>
                <wp:effectExtent l="57150" t="38100" r="56515" b="40640"/>
                <wp:wrapNone/>
                <wp:docPr id="560" name="Ink 56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3">
                      <w14:nvContentPartPr>
                        <w14:cNvContentPartPr/>
                      </w14:nvContentPartPr>
                      <w14:xfrm>
                        <a:off x="0" y="0"/>
                        <a:ext cx="57960" cy="150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60" o:spid="_x0000_s1026" type="#_x0000_t75" style="position:absolute;margin-left:154.8pt;margin-top:-5.35pt;width:6.6pt;height:13.65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">
                <v:imagedata r:id="rId64" o:title=""/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lang w:eastAsia="en-GB"/>
        </w:rPr>
        <mc:AlternateContent>
          <mc:Choice Requires="wpi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1921838</wp:posOffset>
                </wp:positionH>
                <wp:positionV relativeFrom="paragraph">
                  <wp:posOffset>92002</wp:posOffset>
                </wp:positionV>
                <wp:extent cx="3960" cy="21960"/>
                <wp:effectExtent l="38100" t="38100" r="34290" b="35560"/>
                <wp:wrapNone/>
                <wp:docPr id="559" name="Ink 55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5">
                      <w14:nvContentPartPr>
                        <w14:cNvContentPartPr/>
                      </w14:nvContentPartPr>
                      <w14:xfrm>
                        <a:off x="0" y="0"/>
                        <a:ext cx="3960" cy="21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59" o:spid="_x0000_s1026" type="#_x0000_t75" style="position:absolute;margin-left:150.55pt;margin-top:6.5pt;width:1.95pt;height:3.35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">
                <v:imagedata r:id="rId66" o:title=""/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lang w:eastAsia="en-GB"/>
        </w:rPr>
        <mc:AlternateContent>
          <mc:Choice Requires="wpi">
            <w:drawing>
              <wp:anchor distT="0" distB="0" distL="114300" distR="114300" simplePos="0" relativeHeight="251688448" behindDoc="0" locked="0" layoutInCell="1" allowOverlap="1">
                <wp:simplePos x="0" y="0"/>
                <wp:positionH relativeFrom="column">
                  <wp:posOffset>1818158</wp:posOffset>
                </wp:positionH>
                <wp:positionV relativeFrom="paragraph">
                  <wp:posOffset>-60278</wp:posOffset>
                </wp:positionV>
                <wp:extent cx="64440" cy="148680"/>
                <wp:effectExtent l="38100" t="38100" r="50165" b="41910"/>
                <wp:wrapNone/>
                <wp:docPr id="558" name="Ink 55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7">
                      <w14:nvContentPartPr>
                        <w14:cNvContentPartPr/>
                      </w14:nvContentPartPr>
                      <w14:xfrm>
                        <a:off x="0" y="0"/>
                        <a:ext cx="64440" cy="148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58" o:spid="_x0000_s1026" type="#_x0000_t75" style="position:absolute;margin-left:142.35pt;margin-top:-5.6pt;width:6.75pt;height:13.5pt;z-index:2516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">
                <v:imagedata r:id="rId68" o:title=""/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lang w:eastAsia="en-GB"/>
        </w:rPr>
        <mc:AlternateContent>
          <mc:Choice Requires="wpi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1757678</wp:posOffset>
                </wp:positionH>
                <wp:positionV relativeFrom="paragraph">
                  <wp:posOffset>56722</wp:posOffset>
                </wp:positionV>
                <wp:extent cx="6840" cy="41400"/>
                <wp:effectExtent l="38100" t="38100" r="31750" b="34925"/>
                <wp:wrapNone/>
                <wp:docPr id="557" name="Ink 55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9">
                      <w14:nvContentPartPr>
                        <w14:cNvContentPartPr/>
                      </w14:nvContentPartPr>
                      <w14:xfrm>
                        <a:off x="0" y="0"/>
                        <a:ext cx="6840" cy="41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57" o:spid="_x0000_s1026" type="#_x0000_t75" style="position:absolute;margin-left:137.65pt;margin-top:3.8pt;width:2pt;height:4.6pt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">
                <v:imagedata r:id="rId70" o:title=""/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lang w:eastAsia="en-GB"/>
        </w:rPr>
        <mc:AlternateContent>
          <mc:Choice Requires="wpi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1644278</wp:posOffset>
                </wp:positionH>
                <wp:positionV relativeFrom="paragraph">
                  <wp:posOffset>-62078</wp:posOffset>
                </wp:positionV>
                <wp:extent cx="59760" cy="146520"/>
                <wp:effectExtent l="38100" t="38100" r="35560" b="44450"/>
                <wp:wrapNone/>
                <wp:docPr id="556" name="Ink 55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1">
                      <w14:nvContentPartPr>
                        <w14:cNvContentPartPr/>
                      </w14:nvContentPartPr>
                      <w14:xfrm>
                        <a:off x="0" y="0"/>
                        <a:ext cx="59760" cy="146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56" o:spid="_x0000_s1026" type="#_x0000_t75" style="position:absolute;margin-left:128.5pt;margin-top:-5.55pt;width:6.35pt;height:13.15pt;z-index: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">
                <v:imagedata r:id="rId72" o:title=""/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lang w:eastAsia="en-GB"/>
        </w:rPr>
        <mc:AlternateContent>
          <mc:Choice Requires="wpi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column">
                  <wp:posOffset>1383278</wp:posOffset>
                </wp:positionH>
                <wp:positionV relativeFrom="paragraph">
                  <wp:posOffset>-8078</wp:posOffset>
                </wp:positionV>
                <wp:extent cx="67680" cy="115920"/>
                <wp:effectExtent l="38100" t="38100" r="46990" b="36830"/>
                <wp:wrapNone/>
                <wp:docPr id="555" name="Ink 55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3">
                      <w14:nvContentPartPr>
                        <w14:cNvContentPartPr/>
                      </w14:nvContentPartPr>
                      <w14:xfrm>
                        <a:off x="0" y="0"/>
                        <a:ext cx="67680" cy="115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55" o:spid="_x0000_s1026" type="#_x0000_t75" style="position:absolute;margin-left:107.95pt;margin-top:-1.5pt;width:7.25pt;height:10.85pt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">
                <v:imagedata r:id="rId74" o:title=""/>
              </v:shape>
            </w:pict>
          </mc:Fallback>
        </mc:AlternateContent>
      </w:r>
    </w:p>
    <w:p w:rsidR="008B78AC" w:rsidRDefault="008B78AC" w:rsidP="008B78AC">
      <w:pPr>
        <w:rPr>
          <w:rFonts w:ascii="Tahoma" w:hAnsi="Tahoma" w:cs="Tahoma"/>
          <w:sz w:val="22"/>
        </w:rPr>
      </w:pPr>
    </w:p>
    <w:p w:rsidR="00052DF0" w:rsidRPr="008B78AC" w:rsidRDefault="008B78AC" w:rsidP="008B78AC">
      <w:pPr>
        <w:tabs>
          <w:tab w:val="left" w:pos="5244"/>
        </w:tabs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ab/>
      </w:r>
    </w:p>
    <w:sectPr w:rsidR="00052DF0" w:rsidRPr="008B78AC" w:rsidSect="008B78AC">
      <w:footerReference w:type="default" r:id="rId75"/>
      <w:pgSz w:w="16838" w:h="11906" w:orient="landscape"/>
      <w:pgMar w:top="426" w:right="567" w:bottom="84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DF0" w:rsidRDefault="00052DF0">
      <w:r>
        <w:separator/>
      </w:r>
    </w:p>
  </w:endnote>
  <w:endnote w:type="continuationSeparator" w:id="0">
    <w:p w:rsidR="00052DF0" w:rsidRDefault="00052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Pr="00BA37A1" w:rsidRDefault="00052DF0" w:rsidP="00BA37A1">
    <w:pPr>
      <w:pStyle w:val="Footer"/>
      <w:tabs>
        <w:tab w:val="clear" w:pos="4153"/>
        <w:tab w:val="clear" w:pos="8306"/>
        <w:tab w:val="right" w:pos="15168"/>
      </w:tabs>
      <w:rPr>
        <w:rFonts w:asciiTheme="majorHAnsi" w:hAnsiTheme="majorHAnsi" w:cs="Tahoma"/>
        <w:sz w:val="8"/>
      </w:rPr>
    </w:pPr>
    <w:r w:rsidRPr="00BA37A1">
      <w:rPr>
        <w:rFonts w:asciiTheme="majorHAnsi" w:hAnsiTheme="majorHAnsi" w:cs="Tahoma"/>
        <w:sz w:val="8"/>
        <w:lang w:val="en-US"/>
      </w:rPr>
      <w:fldChar w:fldCharType="begin"/>
    </w:r>
    <w:r w:rsidRPr="00BA37A1">
      <w:rPr>
        <w:rFonts w:asciiTheme="majorHAnsi" w:hAnsiTheme="majorHAnsi" w:cs="Tahoma"/>
        <w:sz w:val="8"/>
        <w:lang w:val="en-US"/>
      </w:rPr>
      <w:instrText xml:space="preserve"> FILENAME </w:instrText>
    </w:r>
    <w:r w:rsidRPr="00BA37A1">
      <w:rPr>
        <w:rFonts w:asciiTheme="majorHAnsi" w:hAnsiTheme="majorHAnsi" w:cs="Tahoma"/>
        <w:sz w:val="8"/>
        <w:lang w:val="en-US"/>
      </w:rPr>
      <w:fldChar w:fldCharType="separate"/>
    </w:r>
    <w:r w:rsidR="006F139D">
      <w:rPr>
        <w:rFonts w:asciiTheme="majorHAnsi" w:hAnsiTheme="majorHAnsi" w:cs="Tahoma"/>
        <w:noProof/>
        <w:sz w:val="8"/>
        <w:lang w:val="en-US"/>
      </w:rPr>
      <w:t>triangular spotty paper landscape</w:t>
    </w:r>
    <w:r w:rsidRPr="00BA37A1">
      <w:rPr>
        <w:rFonts w:asciiTheme="majorHAnsi" w:hAnsiTheme="majorHAnsi" w:cs="Tahoma"/>
        <w:sz w:val="8"/>
        <w:lang w:val="en-US"/>
      </w:rPr>
      <w:fldChar w:fldCharType="end"/>
    </w:r>
    <w:r w:rsidR="00BA37A1">
      <w:rPr>
        <w:rFonts w:asciiTheme="majorHAnsi" w:hAnsiTheme="majorHAnsi" w:cs="Tahoma"/>
        <w:sz w:val="8"/>
        <w:lang w:val="en-US"/>
      </w:rPr>
      <w:tab/>
      <w:t>P Ca</w:t>
    </w:r>
    <w:r w:rsidRPr="00BA37A1">
      <w:rPr>
        <w:rFonts w:asciiTheme="majorHAnsi" w:hAnsiTheme="majorHAnsi" w:cs="Tahoma"/>
        <w:sz w:val="8"/>
        <w:lang w:val="en-US"/>
      </w:rPr>
      <w:t xml:space="preserve">pewell, </w:t>
    </w:r>
    <w:r w:rsidR="00BA37A1">
      <w:rPr>
        <w:rFonts w:asciiTheme="majorHAnsi" w:hAnsiTheme="majorHAnsi" w:cs="Tahoma"/>
        <w:sz w:val="8"/>
        <w:lang w:val="en-US"/>
      </w:rPr>
      <w:t xml:space="preserve">EPCHS, </w:t>
    </w:r>
    <w:r w:rsidR="00BA37A1" w:rsidRPr="00BA37A1">
      <w:rPr>
        <w:rFonts w:asciiTheme="majorHAnsi" w:hAnsiTheme="majorHAnsi" w:cs="Tahoma"/>
        <w:i/>
        <w:sz w:val="8"/>
        <w:lang w:val="en-US"/>
      </w:rPr>
      <w:t>mathsurgery.wikispaces.com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DF0" w:rsidRDefault="00052DF0">
      <w:r>
        <w:separator/>
      </w:r>
    </w:p>
  </w:footnote>
  <w:footnote w:type="continuationSeparator" w:id="0">
    <w:p w:rsidR="00052DF0" w:rsidRDefault="00052D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attachedTemplate r:id="rId1"/>
  <w:defaultTabStop w:val="720"/>
  <w:drawingGridHorizontalSpacing w:val="284"/>
  <w:drawingGridVerticalSpacing w:val="493"/>
  <w:doNotUseMarginsForDrawingGridOrigin/>
  <w:drawingGridHorizontalOrigin w:val="879"/>
  <w:drawingGridVerticalOrigin w:val="87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8AC"/>
    <w:rsid w:val="00052DF0"/>
    <w:rsid w:val="006F139D"/>
    <w:rsid w:val="008B78AC"/>
    <w:rsid w:val="00BA37A1"/>
    <w:rsid w:val="00D90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 stroke="f">
      <v:fill color="black"/>
      <v:stroke on="f"/>
      <o:colormru v:ext="edit" colors="#099,#6f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pBdr>
        <w:top w:val="single" w:sz="4" w:space="1" w:color="auto"/>
        <w:bottom w:val="single" w:sz="4" w:space="1" w:color="auto"/>
      </w:pBdr>
      <w:jc w:val="center"/>
    </w:pPr>
    <w:rPr>
      <w:rFonts w:ascii="Tahoma" w:hAnsi="Tahoma" w:cs="Tahoma"/>
      <w:sz w:val="44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78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8A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pBdr>
        <w:top w:val="single" w:sz="4" w:space="1" w:color="auto"/>
        <w:bottom w:val="single" w:sz="4" w:space="1" w:color="auto"/>
      </w:pBdr>
      <w:jc w:val="center"/>
    </w:pPr>
    <w:rPr>
      <w:rFonts w:ascii="Tahoma" w:hAnsi="Tahoma" w:cs="Tahoma"/>
      <w:sz w:val="44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78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8A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ink/ink4.xml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customXml" Target="ink/ink17.xml"/><Relationship Id="rId21" Type="http://schemas.openxmlformats.org/officeDocument/2006/relationships/customXml" Target="ink/ink8.xml"/><Relationship Id="rId34" Type="http://schemas.openxmlformats.org/officeDocument/2006/relationships/image" Target="media/image14.emf"/><Relationship Id="rId42" Type="http://schemas.openxmlformats.org/officeDocument/2006/relationships/image" Target="media/image18.emf"/><Relationship Id="rId47" Type="http://schemas.openxmlformats.org/officeDocument/2006/relationships/customXml" Target="ink/ink21.xml"/><Relationship Id="rId50" Type="http://schemas.openxmlformats.org/officeDocument/2006/relationships/image" Target="media/image22.emf"/><Relationship Id="rId55" Type="http://schemas.openxmlformats.org/officeDocument/2006/relationships/customXml" Target="ink/ink25.xml"/><Relationship Id="rId63" Type="http://schemas.openxmlformats.org/officeDocument/2006/relationships/customXml" Target="ink/ink29.xml"/><Relationship Id="rId68" Type="http://schemas.openxmlformats.org/officeDocument/2006/relationships/image" Target="media/image31.emf"/><Relationship Id="rId76" Type="http://schemas.openxmlformats.org/officeDocument/2006/relationships/fontTable" Target="fontTable.xml"/><Relationship Id="rId7" Type="http://schemas.openxmlformats.org/officeDocument/2006/relationships/customXml" Target="ink/ink1.xml"/><Relationship Id="rId71" Type="http://schemas.openxmlformats.org/officeDocument/2006/relationships/customXml" Target="ink/ink33.xml"/><Relationship Id="rId2" Type="http://schemas.microsoft.com/office/2007/relationships/stylesWithEffects" Target="stylesWithEffects.xml"/><Relationship Id="rId16" Type="http://schemas.openxmlformats.org/officeDocument/2006/relationships/image" Target="media/image5.emf"/><Relationship Id="rId29" Type="http://schemas.openxmlformats.org/officeDocument/2006/relationships/customXml" Target="ink/ink12.xml"/><Relationship Id="rId11" Type="http://schemas.openxmlformats.org/officeDocument/2006/relationships/customXml" Target="ink/ink3.xml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customXml" Target="ink/ink16.xml"/><Relationship Id="rId40" Type="http://schemas.openxmlformats.org/officeDocument/2006/relationships/image" Target="media/image17.emf"/><Relationship Id="rId45" Type="http://schemas.openxmlformats.org/officeDocument/2006/relationships/customXml" Target="ink/ink20.xml"/><Relationship Id="rId53" Type="http://schemas.openxmlformats.org/officeDocument/2006/relationships/customXml" Target="ink/ink24.xml"/><Relationship Id="rId58" Type="http://schemas.openxmlformats.org/officeDocument/2006/relationships/image" Target="media/image26.emf"/><Relationship Id="rId66" Type="http://schemas.openxmlformats.org/officeDocument/2006/relationships/image" Target="media/image30.emf"/><Relationship Id="rId74" Type="http://schemas.openxmlformats.org/officeDocument/2006/relationships/image" Target="media/image34.emf"/><Relationship Id="rId5" Type="http://schemas.openxmlformats.org/officeDocument/2006/relationships/footnotes" Target="footnotes.xml"/><Relationship Id="rId15" Type="http://schemas.openxmlformats.org/officeDocument/2006/relationships/customXml" Target="ink/ink5.xml"/><Relationship Id="rId23" Type="http://schemas.openxmlformats.org/officeDocument/2006/relationships/customXml" Target="ink/ink9.xml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customXml" Target="ink/ink22.xml"/><Relationship Id="rId57" Type="http://schemas.openxmlformats.org/officeDocument/2006/relationships/customXml" Target="ink/ink26.xml"/><Relationship Id="rId61" Type="http://schemas.openxmlformats.org/officeDocument/2006/relationships/customXml" Target="ink/ink28.xml"/><Relationship Id="rId10" Type="http://schemas.openxmlformats.org/officeDocument/2006/relationships/image" Target="media/image2.emf"/><Relationship Id="rId19" Type="http://schemas.openxmlformats.org/officeDocument/2006/relationships/customXml" Target="ink/ink7.xml"/><Relationship Id="rId31" Type="http://schemas.openxmlformats.org/officeDocument/2006/relationships/customXml" Target="ink/ink13.xml"/><Relationship Id="rId44" Type="http://schemas.openxmlformats.org/officeDocument/2006/relationships/image" Target="media/image19.emf"/><Relationship Id="rId52" Type="http://schemas.openxmlformats.org/officeDocument/2006/relationships/image" Target="media/image23.emf"/><Relationship Id="rId60" Type="http://schemas.openxmlformats.org/officeDocument/2006/relationships/image" Target="media/image27.emf"/><Relationship Id="rId65" Type="http://schemas.openxmlformats.org/officeDocument/2006/relationships/customXml" Target="ink/ink30.xml"/><Relationship Id="rId73" Type="http://schemas.openxmlformats.org/officeDocument/2006/relationships/customXml" Target="ink/ink34.xml"/><Relationship Id="rId4" Type="http://schemas.openxmlformats.org/officeDocument/2006/relationships/webSettings" Target="webSettings.xml"/><Relationship Id="rId9" Type="http://schemas.openxmlformats.org/officeDocument/2006/relationships/customXml" Target="ink/ink2.xml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customXml" Target="ink/ink11.xml"/><Relationship Id="rId30" Type="http://schemas.openxmlformats.org/officeDocument/2006/relationships/image" Target="media/image12.emf"/><Relationship Id="rId35" Type="http://schemas.openxmlformats.org/officeDocument/2006/relationships/customXml" Target="ink/ink15.xml"/><Relationship Id="rId43" Type="http://schemas.openxmlformats.org/officeDocument/2006/relationships/customXml" Target="ink/ink19.xml"/><Relationship Id="rId48" Type="http://schemas.openxmlformats.org/officeDocument/2006/relationships/image" Target="media/image21.emf"/><Relationship Id="rId56" Type="http://schemas.openxmlformats.org/officeDocument/2006/relationships/image" Target="media/image25.emf"/><Relationship Id="rId64" Type="http://schemas.openxmlformats.org/officeDocument/2006/relationships/image" Target="media/image29.emf"/><Relationship Id="rId69" Type="http://schemas.openxmlformats.org/officeDocument/2006/relationships/customXml" Target="ink/ink32.xml"/><Relationship Id="rId77" Type="http://schemas.openxmlformats.org/officeDocument/2006/relationships/theme" Target="theme/theme1.xml"/><Relationship Id="rId8" Type="http://schemas.openxmlformats.org/officeDocument/2006/relationships/image" Target="media/image1.emf"/><Relationship Id="rId51" Type="http://schemas.openxmlformats.org/officeDocument/2006/relationships/customXml" Target="ink/ink23.xml"/><Relationship Id="rId72" Type="http://schemas.openxmlformats.org/officeDocument/2006/relationships/image" Target="media/image33.emf"/><Relationship Id="rId3" Type="http://schemas.openxmlformats.org/officeDocument/2006/relationships/settings" Target="settings.xml"/><Relationship Id="rId12" Type="http://schemas.openxmlformats.org/officeDocument/2006/relationships/image" Target="media/image3.emf"/><Relationship Id="rId17" Type="http://schemas.openxmlformats.org/officeDocument/2006/relationships/customXml" Target="ink/ink6.xml"/><Relationship Id="rId25" Type="http://schemas.openxmlformats.org/officeDocument/2006/relationships/customXml" Target="ink/ink10.xml"/><Relationship Id="rId33" Type="http://schemas.openxmlformats.org/officeDocument/2006/relationships/customXml" Target="ink/ink14.xml"/><Relationship Id="rId38" Type="http://schemas.openxmlformats.org/officeDocument/2006/relationships/image" Target="media/image16.emf"/><Relationship Id="rId46" Type="http://schemas.openxmlformats.org/officeDocument/2006/relationships/image" Target="media/image20.emf"/><Relationship Id="rId59" Type="http://schemas.openxmlformats.org/officeDocument/2006/relationships/customXml" Target="ink/ink27.xml"/><Relationship Id="rId67" Type="http://schemas.openxmlformats.org/officeDocument/2006/relationships/customXml" Target="ink/ink31.xml"/><Relationship Id="rId20" Type="http://schemas.openxmlformats.org/officeDocument/2006/relationships/image" Target="media/image7.emf"/><Relationship Id="rId41" Type="http://schemas.openxmlformats.org/officeDocument/2006/relationships/customXml" Target="ink/ink18.xml"/><Relationship Id="rId54" Type="http://schemas.openxmlformats.org/officeDocument/2006/relationships/image" Target="media/image24.emf"/><Relationship Id="rId62" Type="http://schemas.openxmlformats.org/officeDocument/2006/relationships/image" Target="media/image28.emf"/><Relationship Id="rId70" Type="http://schemas.openxmlformats.org/officeDocument/2006/relationships/image" Target="media/image32.emf"/><Relationship Id="rId75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Worksheet%20template.dot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in"/>
          <inkml:channel name="Y" type="integer" max="7200" units="in"/>
          <inkml:channel name="F" type="integer" max="256" units="dev"/>
        </inkml:traceFormat>
        <inkml:channelProperties>
          <inkml:channelProperty channel="X" name="resolution" value="999.99994" units="1/in"/>
          <inkml:channelProperty channel="Y" name="resolution" value="999.99994" units="1/in"/>
          <inkml:channelProperty channel="F" name="resolution" value="0" units="1/dev"/>
        </inkml:channelProperties>
      </inkml:inkSource>
      <inkml:timestamp xml:id="ts0" timeString="2013-09-25T08:57:43.165"/>
    </inkml:context>
    <inkml:brush xml:id="br0">
      <inkml:brushProperty name="width" value="0.05292" units="cm"/>
      <inkml:brushProperty name="height" value="0.05292" units="cm"/>
      <inkml:brushProperty name="color" value="#17365D"/>
      <inkml:brushProperty name="fitToCurve" value="1"/>
    </inkml:brush>
  </inkml:definitions>
  <inkml:trace contextRef="#ctx0" brushRef="#br0">0 5 31,'0'0'1,"0"0"0,0 0-1,0-3 0,2 1 0,1 2 0,6 0 0,6 3 0,3 3 0,1-3 0,-4 2 0,2-3 0,-1 1 0,-2 4 0,1 0 0,-4 2 0,-6 5 0,-7-1 0,-6 5 2,-6-3 0,-4 1-1,-9 1 0,1 0-1,7-5-3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in"/>
          <inkml:channel name="Y" type="integer" max="7200" units="in"/>
          <inkml:channel name="F" type="integer" max="256" units="dev"/>
        </inkml:traceFormat>
        <inkml:channelProperties>
          <inkml:channelProperty channel="X" name="resolution" value="999.99994" units="1/in"/>
          <inkml:channelProperty channel="Y" name="resolution" value="999.99994" units="1/in"/>
          <inkml:channelProperty channel="F" name="resolution" value="0" units="1/dev"/>
        </inkml:channelProperties>
      </inkml:inkSource>
      <inkml:timestamp xml:id="ts0" timeString="2013-09-25T08:57:48.102"/>
    </inkml:context>
    <inkml:brush xml:id="br0">
      <inkml:brushProperty name="width" value="0.05292" units="cm"/>
      <inkml:brushProperty name="height" value="0.05292" units="cm"/>
      <inkml:brushProperty name="color" value="#17365D"/>
      <inkml:brushProperty name="fitToCurve" value="1"/>
    </inkml:brush>
  </inkml:definitions>
  <inkml:trace contextRef="#ctx0" brushRef="#br0">51 100 93,'0'0'0,"0"0"3,0 0 1,-24 17 1,7 19 1,7 6-2,10-1 0,8-1 0,9-3 3,4 0-1,3-8-1,5-8-1,9-13 1,-2-10-3,3-6 0,-1-9 2,-5-6-1,-9-8-1,-7-8 0,-3-6 0,-7 7 0,-7-8 0,-6-1 1,-11 7 0,-9 9 1,-4 9 0,-8 8-1,-3 9 0,5 10-2,1 6-1,3 6-4,4 4-7,3 6-17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in"/>
          <inkml:channel name="Y" type="integer" max="7200" units="in"/>
          <inkml:channel name="F" type="integer" max="256" units="dev"/>
        </inkml:traceFormat>
        <inkml:channelProperties>
          <inkml:channelProperty channel="X" name="resolution" value="999.99994" units="1/in"/>
          <inkml:channelProperty channel="Y" name="resolution" value="999.99994" units="1/in"/>
          <inkml:channelProperty channel="F" name="resolution" value="0" units="1/dev"/>
        </inkml:channelProperties>
      </inkml:inkSource>
      <inkml:timestamp xml:id="ts0" timeString="2013-09-25T08:57:50.307"/>
    </inkml:context>
    <inkml:brush xml:id="br0">
      <inkml:brushProperty name="width" value="0.05292" units="cm"/>
      <inkml:brushProperty name="height" value="0.05292" units="cm"/>
      <inkml:brushProperty name="color" value="#17365D"/>
      <inkml:brushProperty name="fitToCurve" value="1"/>
    </inkml:brush>
  </inkml:definitions>
  <inkml:trace contextRef="#ctx0" brushRef="#br0">0 68 78,'0'0'8,"0"0"-1,0 0 2,11-14-1,-1 4-2,2 1-2,7 1 0,3-1-2,4 2 0,-2 2-9,-5 3-4,-4-1-3,-1 3 2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in"/>
          <inkml:channel name="Y" type="integer" max="7200" units="in"/>
          <inkml:channel name="F" type="integer" max="256" units="dev"/>
        </inkml:traceFormat>
        <inkml:channelProperties>
          <inkml:channelProperty channel="X" name="resolution" value="999.99994" units="1/in"/>
          <inkml:channelProperty channel="Y" name="resolution" value="999.99994" units="1/in"/>
          <inkml:channelProperty channel="F" name="resolution" value="0" units="1/dev"/>
        </inkml:channelProperties>
      </inkml:inkSource>
      <inkml:timestamp xml:id="ts0" timeString="2013-09-25T08:57:50.166"/>
    </inkml:context>
    <inkml:brush xml:id="br0">
      <inkml:brushProperty name="width" value="0.05292" units="cm"/>
      <inkml:brushProperty name="height" value="0.05292" units="cm"/>
      <inkml:brushProperty name="color" value="#17365D"/>
      <inkml:brushProperty name="fitToCurve" value="1"/>
    </inkml:brush>
  </inkml:definitions>
  <inkml:trace contextRef="#ctx0" brushRef="#br0">8-1 37,'0'0'7,"0"0"11,0 0-2,0 3 1,-2-3-3,1 9 2,-1 6 0,1 8-3,1 6-1,0 5-3,-2 3-1,2 2-2,0-1-1,2-5-1,-2-9-1,-2-4-9,2-6-5,0-7-10,0-2-6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in"/>
          <inkml:channel name="Y" type="integer" max="7200" units="in"/>
          <inkml:channel name="F" type="integer" max="256" units="dev"/>
        </inkml:traceFormat>
        <inkml:channelProperties>
          <inkml:channelProperty channel="X" name="resolution" value="999.99994" units="1/in"/>
          <inkml:channelProperty channel="Y" name="resolution" value="999.99994" units="1/in"/>
          <inkml:channelProperty channel="F" name="resolution" value="0" units="1/dev"/>
        </inkml:channelProperties>
      </inkml:inkSource>
      <inkml:timestamp xml:id="ts0" timeString="2013-09-25T08:57:49.963"/>
    </inkml:context>
    <inkml:brush xml:id="br0">
      <inkml:brushProperty name="width" value="0.05292" units="cm"/>
      <inkml:brushProperty name="height" value="0.05292" units="cm"/>
      <inkml:brushProperty name="color" value="#17365D"/>
      <inkml:brushProperty name="fitToCurve" value="1"/>
    </inkml:brush>
  </inkml:definitions>
  <inkml:trace contextRef="#ctx0" brushRef="#br0">0 54 43,'0'0'2,"0"0"1,0 0 0,23-19 0,-1 3-1,-1 4 0,1 5-1,4 7 0,-3 4 1,-2-3 4,-3 6-1,0-2-1,-4 4 0,-6-2 0,1-4-1,-2-1 0,-4 2 6,1-6 1,-4 0-1,-2 2-1,-2 0-1,-2 2-1,-5 1-1,1 2-1,-6 8 0,1 2 1,-1 6-3,4 3 0,2 5-1,5 1 1,5-4-2,5-6 0,3-4 0,5-8 0,0-1-1,1-8 1,0-8 0,-2-5 0,0-7 0,0-4 0,-1-1 0,-1 0 0,-1 5 0,-6 2 0,0 7 0,1 5 0,-4 4 1,0 4 0,-2 8 1,-1 5-2,3 6 3,0 5 2,0 1-1,5-1-1,0-2 0,5-6-5,1-5-5,4-3-2,1-6-11,-6-6 2,1-8 0,-1-4 4,-2-6 1,-1 2 4,-3-1 5,-1 4 12,-1 4 2,0 7-2,-2 0-2,1 6 0,3 1-2,-2 7 0,-1 4 1,3 5-2,-2 2 1,-2 1-2,0-2 1,0-5-1,1-5-1,1-4 1,-2 0 1,2-5 1,1-5-1,2-7-1,1-6 0,2-6 0,1 0-1,1 0 0,-1 0-1,1 5 0,-1 0 0,-1 3 0,1 2-4,0 4-8,-1-2-8,1 3 1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in"/>
          <inkml:channel name="Y" type="integer" max="7200" units="in"/>
          <inkml:channel name="F" type="integer" max="256" units="dev"/>
        </inkml:traceFormat>
        <inkml:channelProperties>
          <inkml:channelProperty channel="X" name="resolution" value="999.99994" units="1/in"/>
          <inkml:channelProperty channel="Y" name="resolution" value="999.99994" units="1/in"/>
          <inkml:channelProperty channel="F" name="resolution" value="0" units="1/dev"/>
        </inkml:channelProperties>
      </inkml:inkSource>
      <inkml:timestamp xml:id="ts0" timeString="2013-09-25T08:57:49.160"/>
    </inkml:context>
    <inkml:brush xml:id="br0">
      <inkml:brushProperty name="width" value="0.05292" units="cm"/>
      <inkml:brushProperty name="height" value="0.05292" units="cm"/>
      <inkml:brushProperty name="color" value="#17365D"/>
      <inkml:brushProperty name="fitToCurve" value="1"/>
    </inkml:brush>
  </inkml:definitions>
  <inkml:trace contextRef="#ctx0" brushRef="#br0">4 0 37,'0'0'5,"0"0"7,0 0 4,0 6-2,0 6 0,-1 0-1,-1 7-2,1 14 1,1 3-5,0 3 2,1-1-3,-1 2-3,2-3 1,1-7-5,-2-10-6,1-4-9,0-6-5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in"/>
          <inkml:channel name="Y" type="integer" max="7200" units="in"/>
          <inkml:channel name="F" type="integer" max="256" units="dev"/>
        </inkml:traceFormat>
        <inkml:channelProperties>
          <inkml:channelProperty channel="X" name="resolution" value="999.99994" units="1/in"/>
          <inkml:channelProperty channel="Y" name="resolution" value="999.99994" units="1/in"/>
          <inkml:channelProperty channel="F" name="resolution" value="0" units="1/dev"/>
        </inkml:channelProperties>
      </inkml:inkSource>
      <inkml:timestamp xml:id="ts0" timeString="2013-09-25T08:57:48.912"/>
    </inkml:context>
    <inkml:brush xml:id="br0">
      <inkml:brushProperty name="width" value="0.05292" units="cm"/>
      <inkml:brushProperty name="height" value="0.05292" units="cm"/>
      <inkml:brushProperty name="color" value="#17365D"/>
      <inkml:brushProperty name="fitToCurve" value="1"/>
    </inkml:brush>
  </inkml:definitions>
  <inkml:trace contextRef="#ctx0" brushRef="#br0">121 14 60,'0'0'4,"0"0"2,0 0 2,-15-7 0,0 2-1,-3 5 0,0-2-1,-1 6 0,3 3-3,4 5 1,6 3-3,4 1 0,5 3-1,4-2 0,5-3 0,2 0 0,3-1 1,-3 3 0,-1-2 0,-1 3-2,-3 2 1,-4 0 1,-2-2 1,-3-1-1,-1-4-2,-3-2 2,-1-1 0,-3-6 1,-3-5-1,-2-3 0,-3-2-1,1 0-1,1 1-4,4-3-7,3 2-4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in"/>
          <inkml:channel name="Y" type="integer" max="7200" units="in"/>
          <inkml:channel name="F" type="integer" max="256" units="dev"/>
        </inkml:traceFormat>
        <inkml:channelProperties>
          <inkml:channelProperty channel="X" name="resolution" value="999.99994" units="1/in"/>
          <inkml:channelProperty channel="Y" name="resolution" value="999.99994" units="1/in"/>
          <inkml:channelProperty channel="F" name="resolution" value="0" units="1/dev"/>
        </inkml:channelProperties>
      </inkml:inkSource>
      <inkml:timestamp xml:id="ts0" timeString="2013-09-25T08:57:40.200"/>
    </inkml:context>
    <inkml:brush xml:id="br0">
      <inkml:brushProperty name="width" value="0.05292" units="cm"/>
      <inkml:brushProperty name="height" value="0.05292" units="cm"/>
      <inkml:brushProperty name="color" value="#17365D"/>
      <inkml:brushProperty name="fitToCurve" value="1"/>
    </inkml:brush>
  </inkml:definitions>
  <inkml:trace contextRef="#ctx0" brushRef="#br0">0 14 31,'0'0'0,"0"0"1,0 0 0,8-5 1,3-1 1,-15 3-1,10 3 2,6 2-1,3 3 0,4 5 1,0-1-2,-2 1 1,-3 1-1,-2-1 0,-1-1-1,-3-4 0,3 0 0,-6-2 0,0-1 0,-2 0-1,-1-2 0,0 2 0,0-2-7</inkml:trace>
</inkml:ink>
</file>

<file path=word/ink/ink17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in"/>
          <inkml:channel name="Y" type="integer" max="7200" units="in"/>
          <inkml:channel name="F" type="integer" max="256" units="dev"/>
        </inkml:traceFormat>
        <inkml:channelProperties>
          <inkml:channelProperty channel="X" name="resolution" value="999.99994" units="1/in"/>
          <inkml:channelProperty channel="Y" name="resolution" value="999.99994" units="1/in"/>
          <inkml:channelProperty channel="F" name="resolution" value="0" units="1/dev"/>
        </inkml:channelProperties>
      </inkml:inkSource>
      <inkml:timestamp xml:id="ts0" timeString="2013-09-25T08:57:39.786"/>
    </inkml:context>
    <inkml:brush xml:id="br0">
      <inkml:brushProperty name="width" value="0.05292" units="cm"/>
      <inkml:brushProperty name="height" value="0.05292" units="cm"/>
      <inkml:brushProperty name="color" value="#17365D"/>
      <inkml:brushProperty name="fitToCurve" value="1"/>
    </inkml:brush>
  </inkml:definitions>
  <inkml:trace contextRef="#ctx0" brushRef="#br0">0 116 31,'0'0'1,"0"0"0,0 0-1,-1 1 2,2-1-1,3 2 0,5-5 0,3-3 0,5 0 2,-10-7-2,7-2-1,1 1 3,6 0-3,-4 2 0,2 0 1,-3 4-1,-6 1-1,-1 3 0,-4 1 0,-2 3 0,1-2 1,-3 0 1,1 4-1,-2-2-1,0 2 1,-3-2 0,1 3 2,-1 2-1,-3 2-2,1-5 0,-3 0 0,1 1 2,0 1-2,0-1 3,0-1-1,2 1-2,1-1 0,3-2 0,-3 0 4,2 0-4,1-2 2,1 1-2,0 1 0,1 0 3,-1-2-1,4-2-1,-2 4-1,-1-1 0,3-1 0,-3 0-1,-1 0-1,2 2 0</inkml:trace>
</inkml:ink>
</file>

<file path=word/ink/ink18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in"/>
          <inkml:channel name="Y" type="integer" max="7200" units="in"/>
          <inkml:channel name="F" type="integer" max="256" units="dev"/>
        </inkml:traceFormat>
        <inkml:channelProperties>
          <inkml:channelProperty channel="X" name="resolution" value="999.99994" units="1/in"/>
          <inkml:channelProperty channel="Y" name="resolution" value="999.99994" units="1/in"/>
          <inkml:channelProperty channel="F" name="resolution" value="0" units="1/dev"/>
        </inkml:channelProperties>
      </inkml:inkSource>
      <inkml:timestamp xml:id="ts0" timeString="2013-09-25T08:57:38.853"/>
    </inkml:context>
    <inkml:brush xml:id="br0">
      <inkml:brushProperty name="width" value="0.05292" units="cm"/>
      <inkml:brushProperty name="height" value="0.05292" units="cm"/>
      <inkml:brushProperty name="color" value="#17365D"/>
      <inkml:brushProperty name="fitToCurve" value="1"/>
    </inkml:brush>
  </inkml:definitions>
  <inkml:trace contextRef="#ctx0" brushRef="#br0">0 28 37,'0'0'0,"0"0"1,0 0 0,5-5 2,9-1-3,12 1 1,7 5 0,-1-3 1,15 1 0,8-1 0,14 1 0,-5 2 0,15-4-1,-3 4-2,-1 2 2,9-2 1,8 2-1,-8 3 0,-1-3 0,-14-2 0,-2 0 0,-11 2-1,-13-1 0,-14 3 0,-7-6-1,-8 0-4</inkml:trace>
</inkml:ink>
</file>

<file path=word/ink/ink19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in"/>
          <inkml:channel name="Y" type="integer" max="7200" units="in"/>
          <inkml:channel name="F" type="integer" max="256" units="dev"/>
        </inkml:traceFormat>
        <inkml:channelProperties>
          <inkml:channelProperty channel="X" name="resolution" value="999.99994" units="1/in"/>
          <inkml:channelProperty channel="Y" name="resolution" value="999.99994" units="1/in"/>
          <inkml:channelProperty channel="F" name="resolution" value="0" units="1/dev"/>
        </inkml:channelProperties>
      </inkml:inkSource>
      <inkml:timestamp xml:id="ts0" timeString="2013-09-25T08:57:35.559"/>
    </inkml:context>
    <inkml:brush xml:id="br0">
      <inkml:brushProperty name="width" value="0.05292" units="cm"/>
      <inkml:brushProperty name="height" value="0.05292" units="cm"/>
      <inkml:brushProperty name="color" value="#17365D"/>
      <inkml:brushProperty name="fitToCurve" value="1"/>
    </inkml:brush>
  </inkml:definitions>
  <inkml:trace contextRef="#ctx0" brushRef="#br0">290 3 37,'0'0'4,"0"0"6,0 0 6,-1 2 2,-5-2-2,1 0-2,-3 0-3,-3-2-1,-1 2-2,-3-2-1,-4 1-2,-4 1-1,-4 1 0,-1 1-1,16 0-1,2 1 0,1 1 0,2-3-2,4 1 1,-1-9-1,2 4 0,1 3 0,2 5 0,1 4 0,0 3 0,0 3 0,-2 3 0,-4 0 0,-1 1 0,-5 0 0,1-1 0,-1-4 0,1-1 1,2-4-1,2-2 0,0-2 0,1-2 0,3-3 3,1 2 2,-2-2-1,4 0-1,1-2 0,7 1-1,8 2-3,-6-2 3,7 1-1,5 0 1,2 3-4,-4 6 3,-3 3-3,-3 0 0,-4 9 3,-4-4 0,-2 2-3,-5-4 3,-2 4 1,-5 2-1,-4 0 0,-7-2 0,-2-4-3,-7-3 3,5-5 0,-1-7 0,-1-5-1,4-5 1,2-2-1,3-7 0,4 15 0,1-6-3,4 12-7,2-11-14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in"/>
          <inkml:channel name="Y" type="integer" max="7200" units="in"/>
          <inkml:channel name="F" type="integer" max="256" units="dev"/>
        </inkml:traceFormat>
        <inkml:channelProperties>
          <inkml:channelProperty channel="X" name="resolution" value="999.99994" units="1/in"/>
          <inkml:channelProperty channel="Y" name="resolution" value="999.99994" units="1/in"/>
          <inkml:channelProperty channel="F" name="resolution" value="0" units="1/dev"/>
        </inkml:channelProperties>
      </inkml:inkSource>
      <inkml:timestamp xml:id="ts0" timeString="2013-09-25T08:57:42.730"/>
    </inkml:context>
    <inkml:brush xml:id="br0">
      <inkml:brushProperty name="width" value="0.05292" units="cm"/>
      <inkml:brushProperty name="height" value="0.05292" units="cm"/>
      <inkml:brushProperty name="color" value="#17365D"/>
      <inkml:brushProperty name="fitToCurve" value="1"/>
    </inkml:brush>
  </inkml:definitions>
  <inkml:trace contextRef="#ctx0" brushRef="#br0">0 0 89,'0'0'0,"0"0"-2,0 0 0,2 7 0,10 0 1,0-2 0,28 1 0,1-1 0,13-5-1,3-2 2,10 4 0,0-4 0,12-3 0,11 3 0,-7 2 0,-9-2 0,7-3 0,-12 7-1,-12-4 0,-7 4 0,-11-2 0,-8 2 0,-12 1-8</inkml:trace>
</inkml:ink>
</file>

<file path=word/ink/ink20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in"/>
          <inkml:channel name="Y" type="integer" max="7200" units="in"/>
          <inkml:channel name="F" type="integer" max="256" units="dev"/>
        </inkml:traceFormat>
        <inkml:channelProperties>
          <inkml:channelProperty channel="X" name="resolution" value="999.99994" units="1/in"/>
          <inkml:channelProperty channel="Y" name="resolution" value="999.99994" units="1/in"/>
          <inkml:channelProperty channel="F" name="resolution" value="0" units="1/dev"/>
        </inkml:channelProperties>
      </inkml:inkSource>
      <inkml:timestamp xml:id="ts0" timeString="2013-09-25T08:58:03.358"/>
    </inkml:context>
    <inkml:brush xml:id="br0">
      <inkml:brushProperty name="width" value="0.05292" units="cm"/>
      <inkml:brushProperty name="height" value="0.05292" units="cm"/>
      <inkml:brushProperty name="color" value="#17365D"/>
      <inkml:brushProperty name="fitToCurve" value="1"/>
    </inkml:brush>
  </inkml:definitions>
  <inkml:trace contextRef="#ctx0" brushRef="#br0">119 0 31,'0'0'1,"0"0"0,0 0-1,-20 7 2,3-2 3,3 2 0,0 1 5,4-1-1,0 1 0,-1-1-5,4 2 0,-1 4-1,3 2-1,1-1-2,4 1-9</inkml:trace>
</inkml:ink>
</file>

<file path=word/ink/ink21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in"/>
          <inkml:channel name="Y" type="integer" max="7200" units="in"/>
          <inkml:channel name="F" type="integer" max="256" units="dev"/>
        </inkml:traceFormat>
        <inkml:channelProperties>
          <inkml:channelProperty channel="X" name="resolution" value="999.99994" units="1/in"/>
          <inkml:channelProperty channel="Y" name="resolution" value="999.99994" units="1/in"/>
          <inkml:channelProperty channel="F" name="resolution" value="0" units="1/dev"/>
        </inkml:channelProperties>
      </inkml:inkSource>
      <inkml:timestamp xml:id="ts0" timeString="2013-09-25T08:58:02.818"/>
    </inkml:context>
    <inkml:brush xml:id="br0">
      <inkml:brushProperty name="width" value="0.05292" units="cm"/>
      <inkml:brushProperty name="height" value="0.05292" units="cm"/>
      <inkml:brushProperty name="color" value="#17365D"/>
      <inkml:brushProperty name="fitToCurve" value="1"/>
    </inkml:brush>
  </inkml:definitions>
  <inkml:trace contextRef="#ctx0" brushRef="#br0">0 19 43,'0'0'14,"0"0"-1,0 0 1,10-10-2,-2 3-3,1 4-1,-1 5-3,1 1-1,-3 5 0,-2 2-3,-3 4-9</inkml:trace>
</inkml:ink>
</file>

<file path=word/ink/ink22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in"/>
          <inkml:channel name="Y" type="integer" max="7200" units="in"/>
          <inkml:channel name="F" type="integer" max="256" units="dev"/>
        </inkml:traceFormat>
        <inkml:channelProperties>
          <inkml:channelProperty channel="X" name="resolution" value="999.99994" units="1/in"/>
          <inkml:channelProperty channel="Y" name="resolution" value="999.99994" units="1/in"/>
          <inkml:channelProperty channel="F" name="resolution" value="0" units="1/dev"/>
        </inkml:channelProperties>
      </inkml:inkSource>
      <inkml:timestamp xml:id="ts0" timeString="2013-09-25T08:58:02.593"/>
    </inkml:context>
    <inkml:brush xml:id="br0">
      <inkml:brushProperty name="width" value="0.05292" units="cm"/>
      <inkml:brushProperty name="height" value="0.05292" units="cm"/>
      <inkml:brushProperty name="color" value="#17365D"/>
      <inkml:brushProperty name="fitToCurve" value="1"/>
    </inkml:brush>
  </inkml:definitions>
  <inkml:trace contextRef="#ctx0" brushRef="#br0">0 28 106,'0'0'5,"0"0"3,0 0-2,2-4 0,-1 2-1,6-1-1,7 1-1,5-3 0,4 0-1,-1-2-5,-1 5-21</inkml:trace>
</inkml:ink>
</file>

<file path=word/ink/ink23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in"/>
          <inkml:channel name="Y" type="integer" max="7200" units="in"/>
          <inkml:channel name="F" type="integer" max="256" units="dev"/>
        </inkml:traceFormat>
        <inkml:channelProperties>
          <inkml:channelProperty channel="X" name="resolution" value="999.99994" units="1/in"/>
          <inkml:channelProperty channel="Y" name="resolution" value="999.99994" units="1/in"/>
          <inkml:channelProperty channel="F" name="resolution" value="0" units="1/dev"/>
        </inkml:channelProperties>
      </inkml:inkSource>
      <inkml:timestamp xml:id="ts0" timeString="2013-09-25T08:58:02.418"/>
    </inkml:context>
    <inkml:brush xml:id="br0">
      <inkml:brushProperty name="width" value="0.05292" units="cm"/>
      <inkml:brushProperty name="height" value="0.05292" units="cm"/>
      <inkml:brushProperty name="color" value="#17365D"/>
      <inkml:brushProperty name="fitToCurve" value="1"/>
    </inkml:brush>
  </inkml:definitions>
  <inkml:trace contextRef="#ctx0" brushRef="#br0">131 116 144,'0'0'2,"0"0"2,0 0 3,-13-43-1,-1 14 1,-1 6-1,-1 9-1,3 8-1,1 7-2,0 8 0,4 10 0,-1 10 0,2 6 0,7 15-2,-3 8 1,-1-1-1,1 5 1,1-10-2,1-2 1,1-2 0,0-3 0,1-9-1,-1-10-10,0-7-9</inkml:trace>
</inkml:ink>
</file>

<file path=word/ink/ink24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in"/>
          <inkml:channel name="Y" type="integer" max="7200" units="in"/>
          <inkml:channel name="F" type="integer" max="256" units="dev"/>
        </inkml:traceFormat>
        <inkml:channelProperties>
          <inkml:channelProperty channel="X" name="resolution" value="999.99994" units="1/in"/>
          <inkml:channelProperty channel="Y" name="resolution" value="999.99994" units="1/in"/>
          <inkml:channelProperty channel="F" name="resolution" value="0" units="1/dev"/>
        </inkml:channelProperties>
      </inkml:inkSource>
      <inkml:timestamp xml:id="ts0" timeString="2013-09-25T08:58:02.063"/>
    </inkml:context>
    <inkml:brush xml:id="br0">
      <inkml:brushProperty name="width" value="0.05292" units="cm"/>
      <inkml:brushProperty name="height" value="0.05292" units="cm"/>
      <inkml:brushProperty name="color" value="#17365D"/>
      <inkml:brushProperty name="fitToCurve" value="1"/>
    </inkml:brush>
  </inkml:definitions>
  <inkml:trace contextRef="#ctx0" brushRef="#br0">70 4 43,'0'0'4,"0"0"7,0 0 1,-12 0 2,-1 7-1,1 5-2,0 6-3,1 4 0,5 2-1,2 2-2,6-1-1,5-7 0,8-3 0,6-3-1,4-7 0,1-5 2,-4-7-2,-3-5-1,-4-5 2,-3-4-3,-3 1 0,-6 1 2,-6-3-1,-4 1 0,-4-1-1,-4 8 0,-2 5-1,-2 4-4,2 9-9,4 8-12</inkml:trace>
</inkml:ink>
</file>

<file path=word/ink/ink25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in"/>
          <inkml:channel name="Y" type="integer" max="7200" units="in"/>
          <inkml:channel name="F" type="integer" max="256" units="dev"/>
        </inkml:traceFormat>
        <inkml:channelProperties>
          <inkml:channelProperty channel="X" name="resolution" value="999.99994" units="1/in"/>
          <inkml:channelProperty channel="Y" name="resolution" value="999.99994" units="1/in"/>
          <inkml:channelProperty channel="F" name="resolution" value="0" units="1/dev"/>
        </inkml:channelProperties>
      </inkml:inkSource>
      <inkml:timestamp xml:id="ts0" timeString="2013-09-25T08:58:01.578"/>
    </inkml:context>
    <inkml:brush xml:id="br0">
      <inkml:brushProperty name="width" value="0.05292" units="cm"/>
      <inkml:brushProperty name="height" value="0.05292" units="cm"/>
      <inkml:brushProperty name="color" value="#17365D"/>
      <inkml:brushProperty name="fitToCurve" value="1"/>
    </inkml:brush>
  </inkml:definitions>
  <inkml:trace contextRef="#ctx0" brushRef="#br0">36 61 93,'0'0'2,"0"0"3,0 0 1,-10 2 2,0 3 0,1 4-1,4 1 0,2 4-2,3 3-1,3 4 0,4-2-1,3-4 0,2 1 0,4-2-1,1-7 3,-1-7 0,-3-6-1,1-4 0,2-11-1,-2-3-1,-2 2 0,-5-4 1,-7 0 0,-6 2 0,-4 5 0,0 7-1,-4 1 1,-2 4-2,3 6-1,0 1-6,0 5-6,6 4-18</inkml:trace>
</inkml:ink>
</file>

<file path=word/ink/ink26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in"/>
          <inkml:channel name="Y" type="integer" max="7200" units="in"/>
          <inkml:channel name="F" type="integer" max="256" units="dev"/>
        </inkml:traceFormat>
        <inkml:channelProperties>
          <inkml:channelProperty channel="X" name="resolution" value="999.99994" units="1/in"/>
          <inkml:channelProperty channel="Y" name="resolution" value="999.99994" units="1/in"/>
          <inkml:channelProperty channel="F" name="resolution" value="0" units="1/dev"/>
        </inkml:channelProperties>
      </inkml:inkSource>
      <inkml:timestamp xml:id="ts0" timeString="2013-09-25T08:58:01.238"/>
    </inkml:context>
    <inkml:brush xml:id="br0">
      <inkml:brushProperty name="width" value="0.05292" units="cm"/>
      <inkml:brushProperty name="height" value="0.05292" units="cm"/>
      <inkml:brushProperty name="color" value="#17365D"/>
      <inkml:brushProperty name="fitToCurve" value="1"/>
    </inkml:brush>
  </inkml:definitions>
  <inkml:trace contextRef="#ctx0" brushRef="#br0">8 93 110,'0'0'-2,"0"0"1,0 0 3,-4 17 2,1 11 0,3 1 2,3 2-1,1-2 0,-1 0 2,1 2-1,-1-4 1,-3-4 0,-2-4-1,-1-6-1,1-6-2,1-9 1,-3-8-4,1-9 2,1-3-1,0-4 0,6-6 1,1-4-4,2-2 1,5 3 2,2 5 0,1-1 0,1 1 0,-1 8 0,-1 5-1,0 3 0,1 6 0,-1 4-1,3 6 0,1 7-2,-5 6 3,-6 0-2,-7 4 1,-7 5 0,-3 4 0,-5 1 3,-1-2-3,1-4 3,-1-3 0,0-6 0,1-4-1,3-4 1,3-5 1,4 1-2,0 1 0,3 1 0,4 1 0,3 0-1,5 2 1,2 3-1,1 2 0,2-3 0,1-1 0,1-1 0,2 2-1,0-4-11,0 0-16</inkml:trace>
</inkml:ink>
</file>

<file path=word/ink/ink27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in"/>
          <inkml:channel name="Y" type="integer" max="7200" units="in"/>
          <inkml:channel name="F" type="integer" max="256" units="dev"/>
        </inkml:traceFormat>
        <inkml:channelProperties>
          <inkml:channelProperty channel="X" name="resolution" value="999.99994" units="1/in"/>
          <inkml:channelProperty channel="Y" name="resolution" value="999.99994" units="1/in"/>
          <inkml:channelProperty channel="F" name="resolution" value="0" units="1/dev"/>
        </inkml:channelProperties>
      </inkml:inkSource>
      <inkml:timestamp xml:id="ts0" timeString="2013-09-25T08:58:00.443"/>
    </inkml:context>
    <inkml:brush xml:id="br0">
      <inkml:brushProperty name="width" value="0.05292" units="cm"/>
      <inkml:brushProperty name="height" value="0.05292" units="cm"/>
      <inkml:brushProperty name="color" value="#17365D"/>
      <inkml:brushProperty name="fitToCurve" value="1"/>
    </inkml:brush>
  </inkml:definitions>
  <inkml:trace contextRef="#ctx0" brushRef="#br0">225 0 125,'0'0'1,"0"0"3,0 0 1,-24 1-1,1 3 1,-3 1-2,-1-2 0,-1 3 0,2-3 0,6 0 0,4-1-1,4 2-1,5-3 0,2 1-1,3 2 0,0-1 0,4 0 0,2 4 0,1 2 0,-2 3 1,1 2-1,-1 3 0,-3 2 0,0 4 0,-2-5 0,-1 3 1,-2-4-1,0 1 0,1-6 0,1-2 0,-1-3 0,2-7 1,2 2-1,0-2 0,2-4-1,0 4 1,1 0 0,1 0 0,3 0-1,3 0 1,6 0 0,1 4 0,2-3 0,0 3-2,-2 1 1,0 2-2,1 3 1,-6 1 0,-7 1 2,-5 0-1,-5 3 0,-6-1-1,-1-2 4,-3-7-1,-4-1 0,-2-2-1,2 1 0,4-3-2,4-5-9,1 5-10</inkml:trace>
</inkml:ink>
</file>

<file path=word/ink/ink28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in"/>
          <inkml:channel name="Y" type="integer" max="7200" units="in"/>
          <inkml:channel name="F" type="integer" max="256" units="dev"/>
        </inkml:traceFormat>
        <inkml:channelProperties>
          <inkml:channelProperty channel="X" name="resolution" value="999.99994" units="1/in"/>
          <inkml:channelProperty channel="Y" name="resolution" value="999.99994" units="1/in"/>
          <inkml:channelProperty channel="F" name="resolution" value="0" units="1/dev"/>
        </inkml:channelProperties>
      </inkml:inkSource>
      <inkml:timestamp xml:id="ts0" timeString="2013-09-25T08:57:59.685"/>
    </inkml:context>
    <inkml:brush xml:id="br0">
      <inkml:brushProperty name="width" value="0.05292" units="cm"/>
      <inkml:brushProperty name="height" value="0.05292" units="cm"/>
      <inkml:brushProperty name="color" value="#17365D"/>
      <inkml:brushProperty name="fitToCurve" value="1"/>
    </inkml:brush>
  </inkml:definitions>
  <inkml:trace contextRef="#ctx0" brushRef="#br0">17 0 66,'0'0'14,"0"0"-2,0 0-2,2 5-2,-4-2-1,-1 4-1,-2 12 0,2-1-4,0 4-10,0-2-12</inkml:trace>
</inkml:ink>
</file>

<file path=word/ink/ink29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in"/>
          <inkml:channel name="Y" type="integer" max="7200" units="in"/>
          <inkml:channel name="F" type="integer" max="256" units="dev"/>
        </inkml:traceFormat>
        <inkml:channelProperties>
          <inkml:channelProperty channel="X" name="resolution" value="999.99994" units="1/in"/>
          <inkml:channelProperty channel="Y" name="resolution" value="999.99994" units="1/in"/>
          <inkml:channelProperty channel="F" name="resolution" value="0" units="1/dev"/>
        </inkml:channelProperties>
      </inkml:inkSource>
      <inkml:timestamp xml:id="ts0" timeString="2013-09-25T08:57:59.468"/>
    </inkml:context>
    <inkml:brush xml:id="br0">
      <inkml:brushProperty name="width" value="0.05292" units="cm"/>
      <inkml:brushProperty name="height" value="0.05292" units="cm"/>
      <inkml:brushProperty name="color" value="#17365D"/>
      <inkml:brushProperty name="fitToCurve" value="1"/>
    </inkml:brush>
  </inkml:definitions>
  <inkml:trace contextRef="#ctx0" brushRef="#br0">1 91 43,'0'0'0,"0"0"9,0 0 3,14-24 3,0 5-1,0 5 1,-1 2-3,1 2 0,0 3-4,0 2 1,0 5-1,-2 3-1,0 7-5,-2 6 3,-1 3-2,-4 3 0,-7 9 0,-5 10-1,-6 0-3,-5 1 2,-2-1-2,-1-3 3,2-2-1,2-16 1,3-3-1,3-5 0,3-1 2,3-8 0,1-1 0,3-2-1,1 0 0,3-2-1,4 0 0,3 6 0,4-6 2,2 6-3,1-8 0,0 4 0,4 4-8,-1-1-5,5 2-17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in"/>
          <inkml:channel name="Y" type="integer" max="7200" units="in"/>
          <inkml:channel name="F" type="integer" max="256" units="dev"/>
        </inkml:traceFormat>
        <inkml:channelProperties>
          <inkml:channelProperty channel="X" name="resolution" value="999.99994" units="1/in"/>
          <inkml:channelProperty channel="Y" name="resolution" value="999.99994" units="1/in"/>
          <inkml:channelProperty channel="F" name="resolution" value="0" units="1/dev"/>
        </inkml:channelProperties>
      </inkml:inkSource>
      <inkml:timestamp xml:id="ts0" timeString="2013-09-25T08:57:33.429"/>
    </inkml:context>
    <inkml:brush xml:id="br0">
      <inkml:brushProperty name="width" value="0.05292" units="cm"/>
      <inkml:brushProperty name="height" value="0.05292" units="cm"/>
      <inkml:brushProperty name="color" value="#17365D"/>
      <inkml:brushProperty name="fitToCurve" value="1"/>
    </inkml:brush>
  </inkml:definitions>
  <inkml:trace contextRef="#ctx0" brushRef="#br0">32 83 37,'0'0'1,"0"0"8,0 0 6,5-12 1,6-2-1,4 0-3,4 1-2,-7 0 1,12 5-4,-2 3-2,2 1-1,-3 4-1,-4 5 0,-3 4-1,-5 3 0,-4 2-1,-3 2 0,-13-9 0,-8 5-1,-8 7 3,4 5-3,-2 0 0,-1 1 0,5-6 0,4-4 0,5-4 0,5-3 0,2-2 1,2-3 0,3-5 0,1 4 2,4-4-1,7-1 0,9 3-3,5-2 0,-9 0 1,12 1 0,1 1 0,-5 3-1,-2 1 1,-4 1 0,-6 2 1,-4 5-1,-2 3 1,-4 6-2,-6-2 1,-2 4-1,-4-2 1,-1-4-1,-9-3 1,-5 5 0,-4-4 2,9-1-2,-5-3 2,-3-4-2,3-7 2,1-14-1,6 7 0,3 0 0,4 2-1,1 0-2,4 1 3,0 1-8,3 1-18</inkml:trace>
</inkml:ink>
</file>

<file path=word/ink/ink30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in"/>
          <inkml:channel name="Y" type="integer" max="7200" units="in"/>
          <inkml:channel name="F" type="integer" max="256" units="dev"/>
        </inkml:traceFormat>
        <inkml:channelProperties>
          <inkml:channelProperty channel="X" name="resolution" value="999.99994" units="1/in"/>
          <inkml:channelProperty channel="Y" name="resolution" value="999.99994" units="1/in"/>
          <inkml:channelProperty channel="F" name="resolution" value="0" units="1/dev"/>
        </inkml:channelProperties>
      </inkml:inkSource>
      <inkml:timestamp xml:id="ts0" timeString="2013-09-25T08:57:58.917"/>
    </inkml:context>
    <inkml:brush xml:id="br0">
      <inkml:brushProperty name="width" value="0.05292" units="cm"/>
      <inkml:brushProperty name="height" value="0.05292" units="cm"/>
      <inkml:brushProperty name="color" value="#17365D"/>
      <inkml:brushProperty name="fitToCurve" value="1"/>
    </inkml:brush>
  </inkml:definitions>
  <inkml:trace contextRef="#ctx0" brushRef="#br0">7 3 72,'0'0'13,"0"0"-3,0 0-1,-2 0 1,4-5-3,-2 5 0,2 4-1,-1 3-2,-1 4 0,-3 6 0,-4 5-9</inkml:trace>
</inkml:ink>
</file>

<file path=word/ink/ink31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in"/>
          <inkml:channel name="Y" type="integer" max="7200" units="in"/>
          <inkml:channel name="F" type="integer" max="256" units="dev"/>
        </inkml:traceFormat>
        <inkml:channelProperties>
          <inkml:channelProperty channel="X" name="resolution" value="999.99994" units="1/in"/>
          <inkml:channelProperty channel="Y" name="resolution" value="999.99994" units="1/in"/>
          <inkml:channelProperty channel="F" name="resolution" value="0" units="1/dev"/>
        </inkml:channelProperties>
      </inkml:inkSource>
      <inkml:timestamp xml:id="ts0" timeString="2013-09-25T08:57:58.642"/>
    </inkml:context>
    <inkml:brush xml:id="br0">
      <inkml:brushProperty name="width" value="0.05292" units="cm"/>
      <inkml:brushProperty name="height" value="0.05292" units="cm"/>
      <inkml:brushProperty name="color" value="#17365D"/>
      <inkml:brushProperty name="fitToCurve" value="1"/>
    </inkml:brush>
  </inkml:definitions>
  <inkml:trace contextRef="#ctx0" brushRef="#br0">0 36 131,'0'0'2,"0"0"1,0 0 1,10-13 0,4 2-1,3 4 0,2 2-1,2 5 0,-6 5-1,-1 4 1,-3 5-1,-3 3 0,-4 0 0,-4 2 0,-7 4 2,-4 3-3,-6 1 0,-2-1 1,2-5-1,1-4 0,6-7 0,1-1 0,4-5 0,2-3 0,1-2 0,4-3 0,3 1 0,7-1 0,5 4 0,1 0 0,2 2 0,-1 0 0,-3 5 0,-1 5-1,-1 1 1,-4 3 0,-1-2-1,-5 3 1,-4 2 0,-4 0 0,-3 0 0,-1-5 0,-3-4 0,1-5 4,-6 2-1,-1-3 1,-2-4-4,0-4 2,2 1-3,3-2 0,4-1-5,3 5-11</inkml:trace>
</inkml:ink>
</file>

<file path=word/ink/ink32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in"/>
          <inkml:channel name="Y" type="integer" max="7200" units="in"/>
          <inkml:channel name="F" type="integer" max="256" units="dev"/>
        </inkml:traceFormat>
        <inkml:channelProperties>
          <inkml:channelProperty channel="X" name="resolution" value="999.99994" units="1/in"/>
          <inkml:channelProperty channel="Y" name="resolution" value="999.99994" units="1/in"/>
          <inkml:channelProperty channel="F" name="resolution" value="0" units="1/dev"/>
        </inkml:channelProperties>
      </inkml:inkSource>
      <inkml:timestamp xml:id="ts0" timeString="2013-09-25T08:57:57.945"/>
    </inkml:context>
    <inkml:brush xml:id="br0">
      <inkml:brushProperty name="width" value="0.05292" units="cm"/>
      <inkml:brushProperty name="height" value="0.05292" units="cm"/>
      <inkml:brushProperty name="color" value="#17365D"/>
      <inkml:brushProperty name="fitToCurve" value="1"/>
    </inkml:brush>
  </inkml:definitions>
  <inkml:trace contextRef="#ctx0" brushRef="#br0">17 0 66,'0'0'16,"0"0"-5,0 0-1,-2 1 0,-1 5-3,1 4 0,1 2-2,1 4 0,-2 1-2,0-3-2,-1 1-6,0 8-18</inkml:trace>
</inkml:ink>
</file>

<file path=word/ink/ink33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in"/>
          <inkml:channel name="Y" type="integer" max="7200" units="in"/>
          <inkml:channel name="F" type="integer" max="256" units="dev"/>
        </inkml:traceFormat>
        <inkml:channelProperties>
          <inkml:channelProperty channel="X" name="resolution" value="999.99994" units="1/in"/>
          <inkml:channelProperty channel="Y" name="resolution" value="999.99994" units="1/in"/>
          <inkml:channelProperty channel="F" name="resolution" value="0" units="1/dev"/>
        </inkml:channelProperties>
      </inkml:inkSource>
      <inkml:timestamp xml:id="ts0" timeString="2013-09-25T08:57:57.682"/>
    </inkml:context>
    <inkml:brush xml:id="br0">
      <inkml:brushProperty name="width" value="0.05292" units="cm"/>
      <inkml:brushProperty name="height" value="0.05292" units="cm"/>
      <inkml:brushProperty name="color" value="#17365D"/>
      <inkml:brushProperty name="fitToCurve" value="1"/>
    </inkml:brush>
  </inkml:definitions>
  <inkml:trace contextRef="#ctx0" brushRef="#br0">34 48 43,'0'0'9,"0"0"-3,0 0 2,16-12 1,-3 2 0,3-2-3,-2 5-1,1 0 1,3 9-2,-5 1 0,1 9-1,-5 7-1,-6 4 0,-6 4 0,-6 9 0,-5 7-1,-1 2 0,-1-7 0,1 0-1,-2-7 4,-1-4 0,1-6 1,3-6 1,2-4 2,4-6 1,2 0-1,5-3-2,2-4-1,3 2-1,3-2-1,5 2-1,2-1 0,-1 2-1,1 1 0,0-2 0,0 0 0,1 0-2,1 2-9,3 0-18</inkml:trace>
</inkml:ink>
</file>

<file path=word/ink/ink34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in"/>
          <inkml:channel name="Y" type="integer" max="7200" units="in"/>
          <inkml:channel name="F" type="integer" max="256" units="dev"/>
        </inkml:traceFormat>
        <inkml:channelProperties>
          <inkml:channelProperty channel="X" name="resolution" value="999.99994" units="1/in"/>
          <inkml:channelProperty channel="Y" name="resolution" value="999.99994" units="1/in"/>
          <inkml:channelProperty channel="F" name="resolution" value="0" units="1/dev"/>
        </inkml:channelProperties>
      </inkml:inkSource>
      <inkml:timestamp xml:id="ts0" timeString="2013-09-25T08:57:56.723"/>
    </inkml:context>
    <inkml:brush xml:id="br0">
      <inkml:brushProperty name="width" value="0.05292" units="cm"/>
      <inkml:brushProperty name="height" value="0.05292" units="cm"/>
      <inkml:brushProperty name="color" value="#17365D"/>
      <inkml:brushProperty name="fitToCurve" value="1"/>
    </inkml:brush>
  </inkml:definitions>
  <inkml:trace contextRef="#ctx0" brushRef="#br0">156 88 43,'0'0'10,"0"0"5,0 0-1,-5-17-1,1 1-1,-1 1-3,0-1 0,-3 6 1,-1 0-3,-5 6 1,-1 8-4,-2 9 2,-2 5-1,2 6-3,3 5 2,2 4-1,5-1-1,4 1 0,1-2-1,4-12 0,3-2-3,3-3 1,4-7 0,5-9 0,1 2 2,1-10 0,-4-8-2,-1-6 0,-6-1 0,3-1 2,-5-2-2,0 9 3,-3 0 0,-1 6-3,-1 2 2,-1 3 1,2 4-2,0 6-3,1 1 2,1 11 2,1 0-2,0 7 0,-2 3 2,-1 5 1,0 2 0,0-7 0,-2 0-1,1-3 0,1-2 0,2-6-9,-1 1-22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in"/>
          <inkml:channel name="Y" type="integer" max="7200" units="in"/>
          <inkml:channel name="F" type="integer" max="256" units="dev"/>
        </inkml:traceFormat>
        <inkml:channelProperties>
          <inkml:channelProperty channel="X" name="resolution" value="999.99994" units="1/in"/>
          <inkml:channelProperty channel="Y" name="resolution" value="999.99994" units="1/in"/>
          <inkml:channelProperty channel="F" name="resolution" value="0" units="1/dev"/>
        </inkml:channelProperties>
      </inkml:inkSource>
      <inkml:timestamp xml:id="ts0" timeString="2013-09-25T08:57:41.800"/>
    </inkml:context>
    <inkml:brush xml:id="br0">
      <inkml:brushProperty name="width" value="0.05292" units="cm"/>
      <inkml:brushProperty name="height" value="0.05292" units="cm"/>
      <inkml:brushProperty name="color" value="#17365D"/>
      <inkml:brushProperty name="fitToCurve" value="1"/>
    </inkml:brush>
  </inkml:definitions>
  <inkml:trace contextRef="#ctx0" brushRef="#br0">0 114 37,'0'0'0,"0"0"0,0 0 0,19-22 0,3-2 0,4 3 0,0 4 0,-7 3 0,-5 3 0,-6 6 0,-2 5 0,-3 4 0,1 1 2,-4 9 2,-4 1 3,1 6-3,-3-4 1,0 0 0,-1-1-2,3-13-1,1 3 1,3-1 0,0-2 0,3 2-3,1-1-10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in"/>
          <inkml:channel name="Y" type="integer" max="7200" units="in"/>
          <inkml:channel name="F" type="integer" max="256" units="dev"/>
        </inkml:traceFormat>
        <inkml:channelProperties>
          <inkml:channelProperty channel="X" name="resolution" value="999.99994" units="1/in"/>
          <inkml:channelProperty channel="Y" name="resolution" value="999.99994" units="1/in"/>
          <inkml:channelProperty channel="F" name="resolution" value="0" units="1/dev"/>
        </inkml:channelProperties>
      </inkml:inkSource>
      <inkml:timestamp xml:id="ts0" timeString="2013-09-25T08:57:41.328"/>
    </inkml:context>
    <inkml:brush xml:id="br0">
      <inkml:brushProperty name="width" value="0.05292" units="cm"/>
      <inkml:brushProperty name="height" value="0.05292" units="cm"/>
      <inkml:brushProperty name="color" value="#17365D"/>
      <inkml:brushProperty name="fitToCurve" value="1"/>
    </inkml:brush>
  </inkml:definitions>
  <inkml:trace contextRef="#ctx0" brushRef="#br0">281 0 43,'0'0'2,"0"0"3,0 0-1,-6-6-1,-3 8 0,-5 7 0,-5 10-2,-3-7 0,-2 12 2,1 14 3,-3 5 1,-3 5-1,0 4-3,3-8-1,7-13-1,7-12 0,3 9 1,2-11-7,4-19-5,1 2 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in"/>
          <inkml:channel name="Y" type="integer" max="7200" units="in"/>
          <inkml:channel name="F" type="integer" max="256" units="dev"/>
        </inkml:traceFormat>
        <inkml:channelProperties>
          <inkml:channelProperty channel="X" name="resolution" value="999.99994" units="1/in"/>
          <inkml:channelProperty channel="Y" name="resolution" value="999.99994" units="1/in"/>
          <inkml:channelProperty channel="F" name="resolution" value="0" units="1/dev"/>
        </inkml:channelProperties>
      </inkml:inkSource>
      <inkml:timestamp xml:id="ts0" timeString="2013-09-25T08:57:34.382"/>
    </inkml:context>
    <inkml:brush xml:id="br0">
      <inkml:brushProperty name="width" value="0.05292" units="cm"/>
      <inkml:brushProperty name="height" value="0.05292" units="cm"/>
      <inkml:brushProperty name="color" value="#17365D"/>
      <inkml:brushProperty name="fitToCurve" value="1"/>
    </inkml:brush>
  </inkml:definitions>
  <inkml:trace contextRef="#ctx0" brushRef="#br0">0 118 48,'0'0'4,"0"0"8,0 0 3,2-14 1,3-1-1,3-1-2,4 1-2,2-1-2,4 4-2,6-2-1,3 6-2,-1 2 0,-3 3-1,-4 3-1,-6 7 0,-4 3-1,-4 8 0,-1 1-2,-3 3 1,-6-3 1,-7 7 0,-7 3 0,-3 2 0,-2-1-1,3-1 0,5-3 0,4-5 0,4-3 0,1-4 0,3-5 0,1-2 0,-1 0 0,3 0 0,1-2 0,1-2 2,3 2 1,1 1 1,2-6 1,5-2-1,4-3-1,8 0-1,2-4 0,-4 2 0,-6 2-1,11 1-1,-6 3-4,-2 2-4,-5 1-6,-4 2-10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in"/>
          <inkml:channel name="Y" type="integer" max="7200" units="in"/>
          <inkml:channel name="F" type="integer" max="256" units="dev"/>
        </inkml:traceFormat>
        <inkml:channelProperties>
          <inkml:channelProperty channel="X" name="resolution" value="999.99994" units="1/in"/>
          <inkml:channelProperty channel="Y" name="resolution" value="999.99994" units="1/in"/>
          <inkml:channelProperty channel="F" name="resolution" value="0" units="1/dev"/>
        </inkml:channelProperties>
      </inkml:inkSource>
      <inkml:timestamp xml:id="ts0" timeString="2013-09-25T08:57:31.456"/>
    </inkml:context>
    <inkml:brush xml:id="br0">
      <inkml:brushProperty name="width" value="0.05292" units="cm"/>
      <inkml:brushProperty name="height" value="0.05292" units="cm"/>
      <inkml:brushProperty name="color" value="#17365D"/>
      <inkml:brushProperty name="fitToCurve" value="1"/>
    </inkml:brush>
  </inkml:definitions>
  <inkml:trace contextRef="#ctx0" brushRef="#br0">8 168 43,'0'0'4,"0"0"8,0 0 3,-6-2 1,3 0-2,3-6-2,7-4-1,3-7 1,2-6-2,-1-9-1,14 11-3,1 8-1,-2 4-1,-3 3 0,-4 3-1,-3 3-1,0 2-1,-2-2 1,-4 18-1,-3 8 0,-5 11 0,-3 3 0,-4 0-1,-3 7 1,-4 0-1,-7-11 1,-8 6 2,7-2 1,1-3-2,4-8 1,1-6-1,6-5 0,3-6 2,2-3 0,2-2 0,-1-2-1,4 1-1,2-1 1,1 1-1,6-1 0,-2 1-1,1-3 0,15-2-1,6-1 0,-1 0 0,-1-3 0,2 2-3,1-4-4,-1 3-5,0 1-16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in"/>
          <inkml:channel name="Y" type="integer" max="7200" units="in"/>
          <inkml:channel name="F" type="integer" max="256" units="dev"/>
        </inkml:traceFormat>
        <inkml:channelProperties>
          <inkml:channelProperty channel="X" name="resolution" value="999.99994" units="1/in"/>
          <inkml:channelProperty channel="Y" name="resolution" value="999.99994" units="1/in"/>
          <inkml:channelProperty channel="F" name="resolution" value="0" units="1/dev"/>
        </inkml:channelProperties>
      </inkml:inkSource>
      <inkml:timestamp xml:id="ts0" timeString="2013-09-25T08:57:44.307"/>
    </inkml:context>
    <inkml:brush xml:id="br0">
      <inkml:brushProperty name="width" value="0.05292" units="cm"/>
      <inkml:brushProperty name="height" value="0.05292" units="cm"/>
      <inkml:brushProperty name="color" value="#17365D"/>
      <inkml:brushProperty name="fitToCurve" value="1"/>
    </inkml:brush>
  </inkml:definitions>
  <inkml:trace contextRef="#ctx0" brushRef="#br0">0 0 72,'0'0'1,"0"0"8,0 0-1,-5 1-2,5 5-1,5 2 0,9 8 1,10 4 0,-9 6 0,9 12 2,4 0-1,1 7-1,-2 3-1,-1 2-1,-2-2-1,-2-3-3,2-5 0,-1-8-11,-3-4-11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ax="9600" units="in"/>
          <inkml:channel name="Y" type="integer" max="7200" units="in"/>
          <inkml:channel name="F" type="integer" max="256" units="dev"/>
        </inkml:traceFormat>
        <inkml:channelProperties>
          <inkml:channelProperty channel="X" name="resolution" value="999.99994" units="1/in"/>
          <inkml:channelProperty channel="Y" name="resolution" value="999.99994" units="1/in"/>
          <inkml:channelProperty channel="F" name="resolution" value="0" units="1/dev"/>
        </inkml:channelProperties>
      </inkml:inkSource>
      <inkml:timestamp xml:id="ts0" timeString="2013-09-25T08:57:44.741"/>
    </inkml:context>
    <inkml:brush xml:id="br0">
      <inkml:brushProperty name="width" value="0.05292" units="cm"/>
      <inkml:brushProperty name="height" value="0.05292" units="cm"/>
      <inkml:brushProperty name="color" value="#17365D"/>
      <inkml:brushProperty name="fitToCurve" value="1"/>
    </inkml:brush>
  </inkml:definitions>
  <inkml:trace contextRef="#ctx0" brushRef="#br0">0 54 37,'0'0'0,"0"0"0,0 0 0,5-6 0,3 4 0,-1 4 0,0 1 0,0 5 2,3 3 3,-1 2 0,3-1-1,-4 2 3,-1-5 4,0-1-1,-2-4 1,0-6-1,2-7-3,0-8 3,-2-7-6,0 0-2,-3 4-1,-2 1-7,-2 4-8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 bwMode="auto">
        <a:noFill/>
        <a:ln w="25400" cap="rnd" cmpd="sng">
          <a:solidFill>
            <a:schemeClr val="accent5">
              <a:lumMod val="75000"/>
              <a:lumOff val="0"/>
              <a:alpha val="65000"/>
            </a:schemeClr>
          </a:solidFill>
          <a:prstDash val="solid"/>
          <a:round/>
          <a:headEnd type="none" w="med" len="med"/>
          <a:tailEnd type="none" w="med" len="med"/>
        </a:ln>
        <a:effectLst/>
        <a:extLst>
          <a:ext uri="{909E8E84-426E-40DD-AFC4-6F175D3DCCD1}">
            <a14:hiddenFill xmlns:a14="http://schemas.microsoft.com/office/drawing/2010/main">
              <a:noFill/>
            </a14:hiddenFill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a:spPr>
      <a:bodyPr/>
      <a:lstStyle/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template</Template>
  <TotalTime>0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EPCHS</Company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pete capewell</dc:creator>
  <cp:lastModifiedBy>Mr Capewell (PCA)</cp:lastModifiedBy>
  <cp:revision>2</cp:revision>
  <cp:lastPrinted>2013-09-25T08:53:00Z</cp:lastPrinted>
  <dcterms:created xsi:type="dcterms:W3CDTF">2013-09-25T08:58:00Z</dcterms:created>
  <dcterms:modified xsi:type="dcterms:W3CDTF">2013-09-25T08:58:00Z</dcterms:modified>
</cp:coreProperties>
</file>